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380" w:type="dxa"/>
        <w:tblInd w:w="-106" w:type="dxa"/>
        <w:tblLook w:val="00A0"/>
      </w:tblPr>
      <w:tblGrid>
        <w:gridCol w:w="714"/>
        <w:gridCol w:w="2719"/>
        <w:gridCol w:w="739"/>
        <w:gridCol w:w="4300"/>
        <w:gridCol w:w="2139"/>
        <w:gridCol w:w="899"/>
        <w:gridCol w:w="959"/>
        <w:gridCol w:w="879"/>
        <w:gridCol w:w="1218"/>
      </w:tblGrid>
      <w:tr w:rsidR="001C101B" w:rsidRPr="00C3575D">
        <w:trPr>
          <w:trHeight w:val="315"/>
        </w:trPr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C101B" w:rsidRPr="00674963" w:rsidRDefault="001C101B" w:rsidP="006749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o-RO"/>
              </w:rPr>
            </w:pPr>
          </w:p>
        </w:tc>
        <w:tc>
          <w:tcPr>
            <w:tcW w:w="27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C101B" w:rsidRPr="00674963" w:rsidRDefault="001C101B" w:rsidP="006749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o-RO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C101B" w:rsidRPr="00674963" w:rsidRDefault="001C101B" w:rsidP="006749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o-RO"/>
              </w:rPr>
            </w:pPr>
          </w:p>
        </w:tc>
        <w:tc>
          <w:tcPr>
            <w:tcW w:w="43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C101B" w:rsidRPr="00674963" w:rsidRDefault="001C101B" w:rsidP="0067496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o-RO"/>
              </w:rPr>
            </w:pPr>
            <w:r w:rsidRPr="00674963">
              <w:rPr>
                <w:rFonts w:ascii="Arial" w:hAnsi="Arial" w:cs="Arial"/>
                <w:b/>
                <w:bCs/>
                <w:sz w:val="24"/>
                <w:szCs w:val="24"/>
                <w:lang w:eastAsia="ro-RO"/>
              </w:rPr>
              <w:t>OLIMPIADA LOCALĂ DE FIZICA - CLASA a VI-a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C101B" w:rsidRPr="00674963" w:rsidRDefault="001C101B" w:rsidP="0067496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o-RO"/>
              </w:rPr>
            </w:pP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C101B" w:rsidRPr="00674963" w:rsidRDefault="001C101B" w:rsidP="006749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o-RO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C101B" w:rsidRPr="00674963" w:rsidRDefault="001C101B" w:rsidP="006749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o-RO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C101B" w:rsidRPr="00674963" w:rsidRDefault="001C101B" w:rsidP="006749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o-RO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C101B" w:rsidRPr="00674963" w:rsidRDefault="001C101B" w:rsidP="006749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o-RO"/>
              </w:rPr>
            </w:pPr>
          </w:p>
        </w:tc>
      </w:tr>
      <w:tr w:rsidR="001C101B" w:rsidRPr="00C3575D">
        <w:trPr>
          <w:trHeight w:val="285"/>
        </w:trPr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C101B" w:rsidRPr="00674963" w:rsidRDefault="001C101B" w:rsidP="006749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o-RO"/>
              </w:rPr>
            </w:pPr>
          </w:p>
        </w:tc>
        <w:tc>
          <w:tcPr>
            <w:tcW w:w="27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C101B" w:rsidRPr="00674963" w:rsidRDefault="001C101B" w:rsidP="006749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o-RO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C101B" w:rsidRPr="00674963" w:rsidRDefault="001C101B" w:rsidP="006749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o-RO"/>
              </w:rPr>
            </w:pPr>
          </w:p>
        </w:tc>
        <w:tc>
          <w:tcPr>
            <w:tcW w:w="43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C101B" w:rsidRPr="00674963" w:rsidRDefault="001C101B" w:rsidP="00674963">
            <w:pPr>
              <w:spacing w:after="0" w:line="240" w:lineRule="auto"/>
              <w:jc w:val="center"/>
              <w:rPr>
                <w:rFonts w:ascii="Arial" w:hAnsi="Arial" w:cs="Arial"/>
                <w:lang w:eastAsia="ro-RO"/>
              </w:rPr>
            </w:pPr>
            <w:r w:rsidRPr="00674963">
              <w:rPr>
                <w:rFonts w:ascii="Arial" w:hAnsi="Arial" w:cs="Arial"/>
                <w:lang w:eastAsia="ro-RO"/>
              </w:rPr>
              <w:t>24 IANUARIE 2015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C101B" w:rsidRPr="00674963" w:rsidRDefault="001C101B" w:rsidP="00674963">
            <w:pPr>
              <w:spacing w:after="0" w:line="240" w:lineRule="auto"/>
              <w:jc w:val="center"/>
              <w:rPr>
                <w:rFonts w:ascii="Arial" w:hAnsi="Arial" w:cs="Arial"/>
                <w:lang w:eastAsia="ro-RO"/>
              </w:rPr>
            </w:pP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C101B" w:rsidRPr="00674963" w:rsidRDefault="001C101B" w:rsidP="006749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o-RO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C101B" w:rsidRPr="00674963" w:rsidRDefault="001C101B" w:rsidP="006749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o-RO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C101B" w:rsidRPr="00674963" w:rsidRDefault="001C101B" w:rsidP="006749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o-RO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C101B" w:rsidRPr="00674963" w:rsidRDefault="001C101B" w:rsidP="006749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o-RO"/>
              </w:rPr>
            </w:pPr>
          </w:p>
        </w:tc>
      </w:tr>
      <w:tr w:rsidR="001C101B" w:rsidRPr="00C3575D">
        <w:trPr>
          <w:trHeight w:val="300"/>
        </w:trPr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C101B" w:rsidRPr="00674963" w:rsidRDefault="001C101B" w:rsidP="006749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o-RO"/>
              </w:rPr>
            </w:pPr>
          </w:p>
        </w:tc>
        <w:tc>
          <w:tcPr>
            <w:tcW w:w="27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C101B" w:rsidRPr="00674963" w:rsidRDefault="001C101B" w:rsidP="006749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o-RO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C101B" w:rsidRPr="00674963" w:rsidRDefault="001C101B" w:rsidP="006749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o-RO"/>
              </w:rPr>
            </w:pPr>
          </w:p>
        </w:tc>
        <w:tc>
          <w:tcPr>
            <w:tcW w:w="43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C101B" w:rsidRPr="00674963" w:rsidRDefault="001C101B" w:rsidP="0067496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eastAsia="ro-RO"/>
              </w:rPr>
            </w:pPr>
            <w:r w:rsidRPr="00674963">
              <w:rPr>
                <w:rFonts w:ascii="Arial" w:hAnsi="Arial" w:cs="Arial"/>
                <w:b/>
                <w:bCs/>
                <w:lang w:eastAsia="ro-RO"/>
              </w:rPr>
              <w:t>ZONA VALEA JIULUI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C101B" w:rsidRPr="00674963" w:rsidRDefault="001C101B" w:rsidP="0067496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eastAsia="ro-RO"/>
              </w:rPr>
            </w:pP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C101B" w:rsidRPr="00674963" w:rsidRDefault="001C101B" w:rsidP="006749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o-RO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C101B" w:rsidRPr="00674963" w:rsidRDefault="001C101B" w:rsidP="006749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o-RO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C101B" w:rsidRPr="00674963" w:rsidRDefault="001C101B" w:rsidP="006749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o-RO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C101B" w:rsidRPr="00674963" w:rsidRDefault="001C101B" w:rsidP="006749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o-RO"/>
              </w:rPr>
            </w:pPr>
          </w:p>
        </w:tc>
      </w:tr>
      <w:tr w:rsidR="001C101B" w:rsidRPr="00C3575D">
        <w:trPr>
          <w:trHeight w:val="285"/>
        </w:trPr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C101B" w:rsidRPr="00674963" w:rsidRDefault="001C101B" w:rsidP="006749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o-RO"/>
              </w:rPr>
            </w:pPr>
          </w:p>
        </w:tc>
        <w:tc>
          <w:tcPr>
            <w:tcW w:w="27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01B" w:rsidRPr="00674963" w:rsidRDefault="001C101B" w:rsidP="006749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o-RO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01B" w:rsidRPr="00674963" w:rsidRDefault="001C101B" w:rsidP="0067496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o-RO"/>
              </w:rPr>
            </w:pPr>
          </w:p>
        </w:tc>
        <w:tc>
          <w:tcPr>
            <w:tcW w:w="43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01B" w:rsidRPr="00674963" w:rsidRDefault="001C101B" w:rsidP="0067496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o-RO"/>
              </w:rPr>
            </w:pP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01B" w:rsidRPr="00674963" w:rsidRDefault="001C101B" w:rsidP="0067496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o-RO"/>
              </w:rPr>
            </w:pP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01B" w:rsidRPr="00674963" w:rsidRDefault="001C101B" w:rsidP="0067496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o-RO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01B" w:rsidRPr="00674963" w:rsidRDefault="001C101B" w:rsidP="006749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o-RO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01B" w:rsidRPr="00674963" w:rsidRDefault="001C101B" w:rsidP="006749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o-RO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01B" w:rsidRPr="00674963" w:rsidRDefault="001C101B" w:rsidP="006749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o-RO"/>
              </w:rPr>
            </w:pPr>
          </w:p>
        </w:tc>
      </w:tr>
      <w:tr w:rsidR="001C101B" w:rsidRPr="00C3575D">
        <w:trPr>
          <w:trHeight w:val="450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01B" w:rsidRPr="00674963" w:rsidRDefault="001C101B" w:rsidP="0067496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ro-RO"/>
              </w:rPr>
            </w:pPr>
            <w:r w:rsidRPr="00674963">
              <w:rPr>
                <w:rFonts w:ascii="Arial" w:hAnsi="Arial" w:cs="Arial"/>
                <w:b/>
                <w:bCs/>
                <w:sz w:val="16"/>
                <w:szCs w:val="16"/>
                <w:lang w:eastAsia="ro-RO"/>
              </w:rPr>
              <w:t>Nr.Crt.</w:t>
            </w:r>
          </w:p>
        </w:tc>
        <w:tc>
          <w:tcPr>
            <w:tcW w:w="2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101B" w:rsidRPr="00674963" w:rsidRDefault="001C101B" w:rsidP="0067496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ro-RO"/>
              </w:rPr>
            </w:pPr>
            <w:r w:rsidRPr="00674963">
              <w:rPr>
                <w:rFonts w:ascii="Arial" w:hAnsi="Arial" w:cs="Arial"/>
                <w:b/>
                <w:bCs/>
                <w:sz w:val="16"/>
                <w:szCs w:val="16"/>
                <w:lang w:eastAsia="ro-RO"/>
              </w:rPr>
              <w:t>Numele, iniţiala tatălui şi prenumele elevului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01B" w:rsidRPr="00674963" w:rsidRDefault="001C101B" w:rsidP="0067496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ro-RO"/>
              </w:rPr>
            </w:pPr>
            <w:r w:rsidRPr="00674963">
              <w:rPr>
                <w:rFonts w:ascii="Arial" w:hAnsi="Arial" w:cs="Arial"/>
                <w:b/>
                <w:bCs/>
                <w:sz w:val="16"/>
                <w:szCs w:val="16"/>
                <w:lang w:eastAsia="ro-RO"/>
              </w:rPr>
              <w:t>Clasa</w:t>
            </w:r>
          </w:p>
        </w:tc>
        <w:tc>
          <w:tcPr>
            <w:tcW w:w="4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01B" w:rsidRPr="00674963" w:rsidRDefault="001C101B" w:rsidP="0067496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ro-RO"/>
              </w:rPr>
            </w:pPr>
            <w:r w:rsidRPr="00674963">
              <w:rPr>
                <w:rFonts w:ascii="Arial" w:hAnsi="Arial" w:cs="Arial"/>
                <w:b/>
                <w:bCs/>
                <w:sz w:val="16"/>
                <w:szCs w:val="16"/>
                <w:lang w:eastAsia="ro-RO"/>
              </w:rPr>
              <w:t>Unitatea de învăţământ</w:t>
            </w:r>
          </w:p>
        </w:tc>
        <w:tc>
          <w:tcPr>
            <w:tcW w:w="2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01B" w:rsidRPr="00674963" w:rsidRDefault="001C101B" w:rsidP="0067496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ro-RO"/>
              </w:rPr>
            </w:pPr>
            <w:r w:rsidRPr="00674963">
              <w:rPr>
                <w:rFonts w:ascii="Arial" w:hAnsi="Arial" w:cs="Arial"/>
                <w:b/>
                <w:bCs/>
                <w:sz w:val="16"/>
                <w:szCs w:val="16"/>
                <w:lang w:eastAsia="ro-RO"/>
              </w:rPr>
              <w:t>Profesor îndrumator</w:t>
            </w: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101B" w:rsidRPr="00674963" w:rsidRDefault="001C101B" w:rsidP="0067496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ro-RO"/>
              </w:rPr>
            </w:pPr>
            <w:r w:rsidRPr="00674963">
              <w:rPr>
                <w:rFonts w:ascii="Arial" w:hAnsi="Arial" w:cs="Arial"/>
                <w:b/>
                <w:bCs/>
                <w:sz w:val="16"/>
                <w:szCs w:val="16"/>
                <w:lang w:eastAsia="ro-RO"/>
              </w:rPr>
              <w:t>Punctaj S1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101B" w:rsidRPr="00674963" w:rsidRDefault="001C101B" w:rsidP="0067496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ro-RO"/>
              </w:rPr>
            </w:pPr>
            <w:r w:rsidRPr="00674963">
              <w:rPr>
                <w:rFonts w:ascii="Arial" w:hAnsi="Arial" w:cs="Arial"/>
                <w:b/>
                <w:bCs/>
                <w:sz w:val="16"/>
                <w:szCs w:val="16"/>
                <w:lang w:eastAsia="ro-RO"/>
              </w:rPr>
              <w:t>Punctaj S2</w:t>
            </w: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101B" w:rsidRPr="00674963" w:rsidRDefault="001C101B" w:rsidP="0067496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ro-RO"/>
              </w:rPr>
            </w:pPr>
            <w:r w:rsidRPr="00674963">
              <w:rPr>
                <w:rFonts w:ascii="Arial" w:hAnsi="Arial" w:cs="Arial"/>
                <w:b/>
                <w:bCs/>
                <w:sz w:val="16"/>
                <w:szCs w:val="16"/>
                <w:lang w:eastAsia="ro-RO"/>
              </w:rPr>
              <w:t>Punctaj S3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101B" w:rsidRPr="00674963" w:rsidRDefault="001C101B" w:rsidP="0067496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ro-RO"/>
              </w:rPr>
            </w:pPr>
            <w:r w:rsidRPr="00674963">
              <w:rPr>
                <w:rFonts w:ascii="Arial" w:hAnsi="Arial" w:cs="Arial"/>
                <w:b/>
                <w:bCs/>
                <w:sz w:val="16"/>
                <w:szCs w:val="16"/>
                <w:lang w:eastAsia="ro-RO"/>
              </w:rPr>
              <w:t>Punctaj total</w:t>
            </w:r>
          </w:p>
        </w:tc>
      </w:tr>
      <w:tr w:rsidR="001C101B" w:rsidRPr="00C3575D">
        <w:trPr>
          <w:trHeight w:val="285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01B" w:rsidRPr="00674963" w:rsidRDefault="001C101B" w:rsidP="00674963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o-RO"/>
              </w:rPr>
            </w:pPr>
            <w:r w:rsidRPr="00674963">
              <w:rPr>
                <w:rFonts w:ascii="Arial" w:hAnsi="Arial" w:cs="Arial"/>
                <w:sz w:val="16"/>
                <w:szCs w:val="16"/>
                <w:lang w:eastAsia="ro-RO"/>
              </w:rPr>
              <w:t>1</w:t>
            </w:r>
          </w:p>
        </w:tc>
        <w:tc>
          <w:tcPr>
            <w:tcW w:w="2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01B" w:rsidRPr="00674963" w:rsidRDefault="001C101B" w:rsidP="00674963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o-RO"/>
              </w:rPr>
            </w:pPr>
            <w:r w:rsidRPr="00674963">
              <w:rPr>
                <w:rFonts w:ascii="Arial" w:hAnsi="Arial" w:cs="Arial"/>
                <w:sz w:val="16"/>
                <w:szCs w:val="16"/>
                <w:lang w:eastAsia="ro-RO"/>
              </w:rPr>
              <w:t>Niţescu I. Adriana-Daniela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01B" w:rsidRPr="00674963" w:rsidRDefault="001C101B" w:rsidP="00674963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o-RO"/>
              </w:rPr>
            </w:pPr>
            <w:r w:rsidRPr="00674963">
              <w:rPr>
                <w:rFonts w:ascii="Arial" w:hAnsi="Arial" w:cs="Arial"/>
                <w:sz w:val="16"/>
                <w:szCs w:val="16"/>
                <w:lang w:eastAsia="ro-RO"/>
              </w:rPr>
              <w:t xml:space="preserve"> VI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01B" w:rsidRPr="00674963" w:rsidRDefault="001C101B" w:rsidP="00674963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o-RO"/>
              </w:rPr>
            </w:pPr>
            <w:r w:rsidRPr="00674963">
              <w:rPr>
                <w:rFonts w:ascii="Arial" w:hAnsi="Arial" w:cs="Arial"/>
                <w:sz w:val="16"/>
                <w:szCs w:val="16"/>
                <w:lang w:eastAsia="ro-RO"/>
              </w:rPr>
              <w:t>Şcoala Gimnazială I.G.Duca Petroşani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01B" w:rsidRPr="00674963" w:rsidRDefault="001C101B" w:rsidP="00674963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o-RO"/>
              </w:rPr>
            </w:pPr>
            <w:r w:rsidRPr="00674963">
              <w:rPr>
                <w:rFonts w:ascii="Arial" w:hAnsi="Arial" w:cs="Arial"/>
                <w:sz w:val="16"/>
                <w:szCs w:val="16"/>
                <w:lang w:eastAsia="ro-RO"/>
              </w:rPr>
              <w:t>Stănoi Camelia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01B" w:rsidRPr="00674963" w:rsidRDefault="001C101B" w:rsidP="00674963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o-RO"/>
              </w:rPr>
            </w:pPr>
            <w:r w:rsidRPr="00674963">
              <w:rPr>
                <w:rFonts w:ascii="Arial" w:hAnsi="Arial" w:cs="Arial"/>
                <w:sz w:val="16"/>
                <w:szCs w:val="16"/>
                <w:lang w:eastAsia="ro-RO"/>
              </w:rPr>
              <w:t>10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01B" w:rsidRPr="00674963" w:rsidRDefault="001C101B" w:rsidP="00674963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o-RO"/>
              </w:rPr>
            </w:pPr>
            <w:r w:rsidRPr="00674963">
              <w:rPr>
                <w:rFonts w:ascii="Arial" w:hAnsi="Arial" w:cs="Arial"/>
                <w:sz w:val="16"/>
                <w:szCs w:val="16"/>
                <w:lang w:eastAsia="ro-RO"/>
              </w:rPr>
              <w:t>10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01B" w:rsidRPr="00674963" w:rsidRDefault="001C101B" w:rsidP="00674963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o-RO"/>
              </w:rPr>
            </w:pPr>
            <w:r w:rsidRPr="00674963">
              <w:rPr>
                <w:rFonts w:ascii="Arial" w:hAnsi="Arial" w:cs="Arial"/>
                <w:sz w:val="16"/>
                <w:szCs w:val="16"/>
                <w:lang w:eastAsia="ro-RO"/>
              </w:rPr>
              <w:t>8,75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01B" w:rsidRPr="00674963" w:rsidRDefault="001C101B" w:rsidP="00674963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o-RO"/>
              </w:rPr>
            </w:pPr>
            <w:r w:rsidRPr="00674963">
              <w:rPr>
                <w:rFonts w:ascii="Arial" w:hAnsi="Arial" w:cs="Arial"/>
                <w:sz w:val="16"/>
                <w:szCs w:val="16"/>
                <w:lang w:eastAsia="ro-RO"/>
              </w:rPr>
              <w:t>28,75</w:t>
            </w:r>
          </w:p>
        </w:tc>
      </w:tr>
      <w:tr w:rsidR="001C101B" w:rsidRPr="00C3575D">
        <w:trPr>
          <w:trHeight w:val="285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01B" w:rsidRPr="00674963" w:rsidRDefault="001C101B" w:rsidP="00674963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o-RO"/>
              </w:rPr>
            </w:pPr>
            <w:r w:rsidRPr="00674963">
              <w:rPr>
                <w:rFonts w:ascii="Arial" w:hAnsi="Arial" w:cs="Arial"/>
                <w:sz w:val="16"/>
                <w:szCs w:val="16"/>
                <w:lang w:eastAsia="ro-RO"/>
              </w:rPr>
              <w:t>2</w:t>
            </w:r>
          </w:p>
        </w:tc>
        <w:tc>
          <w:tcPr>
            <w:tcW w:w="2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01B" w:rsidRPr="00674963" w:rsidRDefault="001C101B" w:rsidP="00674963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o-RO"/>
              </w:rPr>
            </w:pPr>
            <w:r w:rsidRPr="00674963">
              <w:rPr>
                <w:rFonts w:ascii="Arial" w:hAnsi="Arial" w:cs="Arial"/>
                <w:sz w:val="16"/>
                <w:szCs w:val="16"/>
                <w:lang w:eastAsia="ro-RO"/>
              </w:rPr>
              <w:t>Harabagiu N. Andreea Alexandra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01B" w:rsidRPr="00674963" w:rsidRDefault="001C101B" w:rsidP="00674963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o-RO"/>
              </w:rPr>
            </w:pPr>
            <w:r w:rsidRPr="00674963">
              <w:rPr>
                <w:rFonts w:ascii="Arial" w:hAnsi="Arial" w:cs="Arial"/>
                <w:sz w:val="16"/>
                <w:szCs w:val="16"/>
                <w:lang w:eastAsia="ro-RO"/>
              </w:rPr>
              <w:t xml:space="preserve"> VI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01B" w:rsidRPr="00674963" w:rsidRDefault="001C101B" w:rsidP="00674963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o-RO"/>
              </w:rPr>
            </w:pPr>
            <w:r w:rsidRPr="00674963">
              <w:rPr>
                <w:rFonts w:ascii="Arial" w:hAnsi="Arial" w:cs="Arial"/>
                <w:sz w:val="16"/>
                <w:szCs w:val="16"/>
                <w:lang w:eastAsia="ro-RO"/>
              </w:rPr>
              <w:t>Şcoala Gimnazială I.G.Duca Petroşani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01B" w:rsidRPr="00674963" w:rsidRDefault="001C101B" w:rsidP="00674963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o-RO"/>
              </w:rPr>
            </w:pPr>
            <w:r w:rsidRPr="00674963">
              <w:rPr>
                <w:rFonts w:ascii="Arial" w:hAnsi="Arial" w:cs="Arial"/>
                <w:sz w:val="16"/>
                <w:szCs w:val="16"/>
                <w:lang w:eastAsia="ro-RO"/>
              </w:rPr>
              <w:t>Stănoi Camelia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01B" w:rsidRPr="00674963" w:rsidRDefault="001C101B" w:rsidP="00674963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o-RO"/>
              </w:rPr>
            </w:pPr>
            <w:r w:rsidRPr="00674963">
              <w:rPr>
                <w:rFonts w:ascii="Arial" w:hAnsi="Arial" w:cs="Arial"/>
                <w:sz w:val="16"/>
                <w:szCs w:val="16"/>
                <w:lang w:eastAsia="ro-RO"/>
              </w:rPr>
              <w:t>9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01B" w:rsidRPr="00674963" w:rsidRDefault="001C101B" w:rsidP="00674963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o-RO"/>
              </w:rPr>
            </w:pPr>
            <w:r w:rsidRPr="00674963">
              <w:rPr>
                <w:rFonts w:ascii="Arial" w:hAnsi="Arial" w:cs="Arial"/>
                <w:sz w:val="16"/>
                <w:szCs w:val="16"/>
                <w:lang w:eastAsia="ro-RO"/>
              </w:rPr>
              <w:t>8,5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01B" w:rsidRPr="00674963" w:rsidRDefault="001C101B" w:rsidP="00674963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o-RO"/>
              </w:rPr>
            </w:pPr>
            <w:r w:rsidRPr="00674963">
              <w:rPr>
                <w:rFonts w:ascii="Arial" w:hAnsi="Arial" w:cs="Arial"/>
                <w:sz w:val="16"/>
                <w:szCs w:val="16"/>
                <w:lang w:eastAsia="ro-RO"/>
              </w:rPr>
              <w:t>8,5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01B" w:rsidRPr="00674963" w:rsidRDefault="001C101B" w:rsidP="00674963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o-RO"/>
              </w:rPr>
            </w:pPr>
            <w:r w:rsidRPr="00674963">
              <w:rPr>
                <w:rFonts w:ascii="Arial" w:hAnsi="Arial" w:cs="Arial"/>
                <w:sz w:val="16"/>
                <w:szCs w:val="16"/>
                <w:lang w:eastAsia="ro-RO"/>
              </w:rPr>
              <w:t>26</w:t>
            </w:r>
          </w:p>
        </w:tc>
      </w:tr>
      <w:tr w:rsidR="001C101B" w:rsidRPr="00C3575D">
        <w:trPr>
          <w:trHeight w:val="285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01B" w:rsidRPr="00674963" w:rsidRDefault="001C101B" w:rsidP="00674963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o-RO"/>
              </w:rPr>
            </w:pPr>
            <w:r w:rsidRPr="00674963">
              <w:rPr>
                <w:rFonts w:ascii="Arial" w:hAnsi="Arial" w:cs="Arial"/>
                <w:sz w:val="16"/>
                <w:szCs w:val="16"/>
                <w:lang w:eastAsia="ro-RO"/>
              </w:rPr>
              <w:t>3</w:t>
            </w:r>
          </w:p>
        </w:tc>
        <w:tc>
          <w:tcPr>
            <w:tcW w:w="2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01B" w:rsidRPr="00674963" w:rsidRDefault="001C101B" w:rsidP="00674963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o-RO"/>
              </w:rPr>
            </w:pPr>
            <w:r w:rsidRPr="00674963">
              <w:rPr>
                <w:rFonts w:ascii="Arial" w:hAnsi="Arial" w:cs="Arial"/>
                <w:sz w:val="16"/>
                <w:szCs w:val="16"/>
                <w:lang w:eastAsia="ro-RO"/>
              </w:rPr>
              <w:t>Paşcu I. Sergiu Andrei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01B" w:rsidRPr="00674963" w:rsidRDefault="001C101B" w:rsidP="00674963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o-RO"/>
              </w:rPr>
            </w:pPr>
            <w:r w:rsidRPr="00674963">
              <w:rPr>
                <w:rFonts w:ascii="Arial" w:hAnsi="Arial" w:cs="Arial"/>
                <w:sz w:val="16"/>
                <w:szCs w:val="16"/>
                <w:lang w:eastAsia="ro-RO"/>
              </w:rPr>
              <w:t xml:space="preserve"> VI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01B" w:rsidRPr="00674963" w:rsidRDefault="001C101B" w:rsidP="00674963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o-RO"/>
              </w:rPr>
            </w:pPr>
            <w:r w:rsidRPr="00674963">
              <w:rPr>
                <w:rFonts w:ascii="Arial" w:hAnsi="Arial" w:cs="Arial"/>
                <w:sz w:val="16"/>
                <w:szCs w:val="16"/>
                <w:lang w:eastAsia="ro-RO"/>
              </w:rPr>
              <w:t>Şcoala Gimnazială I.G.Duca Petroşani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01B" w:rsidRPr="00674963" w:rsidRDefault="001C101B" w:rsidP="00674963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o-RO"/>
              </w:rPr>
            </w:pPr>
            <w:r w:rsidRPr="00674963">
              <w:rPr>
                <w:rFonts w:ascii="Arial" w:hAnsi="Arial" w:cs="Arial"/>
                <w:sz w:val="16"/>
                <w:szCs w:val="16"/>
                <w:lang w:eastAsia="ro-RO"/>
              </w:rPr>
              <w:t>Stănoi Camelia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01B" w:rsidRPr="00674963" w:rsidRDefault="001C101B" w:rsidP="00674963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o-RO"/>
              </w:rPr>
            </w:pPr>
            <w:r w:rsidRPr="00674963">
              <w:rPr>
                <w:rFonts w:ascii="Arial" w:hAnsi="Arial" w:cs="Arial"/>
                <w:sz w:val="16"/>
                <w:szCs w:val="16"/>
                <w:lang w:eastAsia="ro-RO"/>
              </w:rPr>
              <w:t>9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01B" w:rsidRPr="00674963" w:rsidRDefault="001C101B" w:rsidP="00674963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o-RO"/>
              </w:rPr>
            </w:pPr>
            <w:r w:rsidRPr="00674963">
              <w:rPr>
                <w:rFonts w:ascii="Arial" w:hAnsi="Arial" w:cs="Arial"/>
                <w:sz w:val="16"/>
                <w:szCs w:val="16"/>
                <w:lang w:eastAsia="ro-RO"/>
              </w:rPr>
              <w:t>6,5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01B" w:rsidRPr="00674963" w:rsidRDefault="001C101B" w:rsidP="00674963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o-RO"/>
              </w:rPr>
            </w:pPr>
            <w:r w:rsidRPr="00674963">
              <w:rPr>
                <w:rFonts w:ascii="Arial" w:hAnsi="Arial" w:cs="Arial"/>
                <w:sz w:val="16"/>
                <w:szCs w:val="16"/>
                <w:lang w:eastAsia="ro-RO"/>
              </w:rPr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01B" w:rsidRPr="00674963" w:rsidRDefault="001C101B" w:rsidP="00674963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o-RO"/>
              </w:rPr>
            </w:pPr>
            <w:r w:rsidRPr="00674963">
              <w:rPr>
                <w:rFonts w:ascii="Arial" w:hAnsi="Arial" w:cs="Arial"/>
                <w:sz w:val="16"/>
                <w:szCs w:val="16"/>
                <w:lang w:eastAsia="ro-RO"/>
              </w:rPr>
              <w:t>25,5</w:t>
            </w:r>
          </w:p>
        </w:tc>
      </w:tr>
      <w:tr w:rsidR="001C101B" w:rsidRPr="00C3575D">
        <w:trPr>
          <w:trHeight w:val="285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01B" w:rsidRPr="00674963" w:rsidRDefault="001C101B" w:rsidP="00674963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o-RO"/>
              </w:rPr>
            </w:pPr>
            <w:r w:rsidRPr="00674963">
              <w:rPr>
                <w:rFonts w:ascii="Arial" w:hAnsi="Arial" w:cs="Arial"/>
                <w:sz w:val="16"/>
                <w:szCs w:val="16"/>
                <w:lang w:eastAsia="ro-RO"/>
              </w:rPr>
              <w:t>4</w:t>
            </w:r>
          </w:p>
        </w:tc>
        <w:tc>
          <w:tcPr>
            <w:tcW w:w="2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01B" w:rsidRPr="00674963" w:rsidRDefault="001C101B" w:rsidP="00674963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o-RO"/>
              </w:rPr>
            </w:pPr>
            <w:r w:rsidRPr="00674963">
              <w:rPr>
                <w:rFonts w:ascii="Arial" w:hAnsi="Arial" w:cs="Arial"/>
                <w:sz w:val="16"/>
                <w:szCs w:val="16"/>
                <w:lang w:eastAsia="ro-RO"/>
              </w:rPr>
              <w:t>Harda C. Alin Cristian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01B" w:rsidRPr="00674963" w:rsidRDefault="001C101B" w:rsidP="00674963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o-RO"/>
              </w:rPr>
            </w:pPr>
            <w:r w:rsidRPr="00674963">
              <w:rPr>
                <w:rFonts w:ascii="Arial" w:hAnsi="Arial" w:cs="Arial"/>
                <w:sz w:val="16"/>
                <w:szCs w:val="16"/>
                <w:lang w:eastAsia="ro-RO"/>
              </w:rPr>
              <w:t xml:space="preserve"> VI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01B" w:rsidRPr="00674963" w:rsidRDefault="001C101B" w:rsidP="00674963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o-RO"/>
              </w:rPr>
            </w:pPr>
            <w:r w:rsidRPr="00674963">
              <w:rPr>
                <w:rFonts w:ascii="Arial" w:hAnsi="Arial" w:cs="Arial"/>
                <w:sz w:val="16"/>
                <w:szCs w:val="16"/>
                <w:lang w:eastAsia="ro-RO"/>
              </w:rPr>
              <w:t>Şcoala Gimnazială I.G.Duca Petroşani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01B" w:rsidRPr="00674963" w:rsidRDefault="001C101B" w:rsidP="00674963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o-RO"/>
              </w:rPr>
            </w:pPr>
            <w:r w:rsidRPr="00674963">
              <w:rPr>
                <w:rFonts w:ascii="Arial" w:hAnsi="Arial" w:cs="Arial"/>
                <w:sz w:val="16"/>
                <w:szCs w:val="16"/>
                <w:lang w:eastAsia="ro-RO"/>
              </w:rPr>
              <w:t>Stănoi Camelia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01B" w:rsidRPr="00674963" w:rsidRDefault="001C101B" w:rsidP="00674963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o-RO"/>
              </w:rPr>
            </w:pPr>
            <w:r w:rsidRPr="00674963">
              <w:rPr>
                <w:rFonts w:ascii="Arial" w:hAnsi="Arial" w:cs="Arial"/>
                <w:sz w:val="16"/>
                <w:szCs w:val="16"/>
                <w:lang w:eastAsia="ro-RO"/>
              </w:rPr>
              <w:t>9,75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01B" w:rsidRPr="00674963" w:rsidRDefault="001C101B" w:rsidP="00674963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o-RO"/>
              </w:rPr>
            </w:pPr>
            <w:r w:rsidRPr="00674963">
              <w:rPr>
                <w:rFonts w:ascii="Arial" w:hAnsi="Arial" w:cs="Arial"/>
                <w:sz w:val="16"/>
                <w:szCs w:val="16"/>
                <w:lang w:eastAsia="ro-RO"/>
              </w:rPr>
              <w:t>4,5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01B" w:rsidRPr="00674963" w:rsidRDefault="001C101B" w:rsidP="00674963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o-RO"/>
              </w:rPr>
            </w:pPr>
            <w:r w:rsidRPr="00674963">
              <w:rPr>
                <w:rFonts w:ascii="Arial" w:hAnsi="Arial" w:cs="Arial"/>
                <w:sz w:val="16"/>
                <w:szCs w:val="16"/>
                <w:lang w:eastAsia="ro-RO"/>
              </w:rPr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01B" w:rsidRPr="00674963" w:rsidRDefault="001C101B" w:rsidP="00674963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o-RO"/>
              </w:rPr>
            </w:pPr>
            <w:r w:rsidRPr="00674963">
              <w:rPr>
                <w:rFonts w:ascii="Arial" w:hAnsi="Arial" w:cs="Arial"/>
                <w:sz w:val="16"/>
                <w:szCs w:val="16"/>
                <w:lang w:eastAsia="ro-RO"/>
              </w:rPr>
              <w:t>24,25</w:t>
            </w:r>
          </w:p>
        </w:tc>
      </w:tr>
      <w:tr w:rsidR="001C101B" w:rsidRPr="00C3575D">
        <w:trPr>
          <w:trHeight w:val="285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01B" w:rsidRPr="00674963" w:rsidRDefault="001C101B" w:rsidP="00674963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o-RO"/>
              </w:rPr>
            </w:pPr>
            <w:r w:rsidRPr="00674963">
              <w:rPr>
                <w:rFonts w:ascii="Arial" w:hAnsi="Arial" w:cs="Arial"/>
                <w:sz w:val="16"/>
                <w:szCs w:val="16"/>
                <w:lang w:eastAsia="ro-RO"/>
              </w:rPr>
              <w:t>5</w:t>
            </w:r>
          </w:p>
        </w:tc>
        <w:tc>
          <w:tcPr>
            <w:tcW w:w="2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01B" w:rsidRPr="00674963" w:rsidRDefault="001C101B" w:rsidP="00674963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o-RO"/>
              </w:rPr>
            </w:pPr>
            <w:r w:rsidRPr="00674963">
              <w:rPr>
                <w:rFonts w:ascii="Arial" w:hAnsi="Arial" w:cs="Arial"/>
                <w:sz w:val="16"/>
                <w:szCs w:val="16"/>
                <w:lang w:eastAsia="ro-RO"/>
              </w:rPr>
              <w:t>Chircu I Dumitru Dan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01B" w:rsidRPr="00674963" w:rsidRDefault="001C101B" w:rsidP="00674963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o-RO"/>
              </w:rPr>
            </w:pPr>
            <w:r w:rsidRPr="00674963">
              <w:rPr>
                <w:rFonts w:ascii="Arial" w:hAnsi="Arial" w:cs="Arial"/>
                <w:sz w:val="16"/>
                <w:szCs w:val="16"/>
                <w:lang w:eastAsia="ro-RO"/>
              </w:rPr>
              <w:t xml:space="preserve"> VI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01B" w:rsidRPr="00674963" w:rsidRDefault="001C101B" w:rsidP="00674963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o-RO"/>
              </w:rPr>
            </w:pPr>
            <w:r w:rsidRPr="00674963">
              <w:rPr>
                <w:rFonts w:ascii="Arial" w:hAnsi="Arial" w:cs="Arial"/>
                <w:sz w:val="16"/>
                <w:szCs w:val="16"/>
                <w:lang w:eastAsia="ro-RO"/>
              </w:rPr>
              <w:t>C. N. Mihai Eminescu Petroşani - Şc. Gimn. Avram Stanca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01B" w:rsidRPr="00674963" w:rsidRDefault="001C101B" w:rsidP="00674963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o-RO"/>
              </w:rPr>
            </w:pPr>
            <w:r w:rsidRPr="00674963">
              <w:rPr>
                <w:rFonts w:ascii="Arial" w:hAnsi="Arial" w:cs="Arial"/>
                <w:sz w:val="16"/>
                <w:szCs w:val="16"/>
                <w:lang w:eastAsia="ro-RO"/>
              </w:rPr>
              <w:t>Duduială - Bârsan Gianina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01B" w:rsidRPr="00674963" w:rsidRDefault="001C101B" w:rsidP="00674963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o-RO"/>
              </w:rPr>
            </w:pPr>
            <w:r w:rsidRPr="00674963">
              <w:rPr>
                <w:rFonts w:ascii="Arial" w:hAnsi="Arial" w:cs="Arial"/>
                <w:sz w:val="16"/>
                <w:szCs w:val="16"/>
                <w:lang w:eastAsia="ro-RO"/>
              </w:rPr>
              <w:t>10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01B" w:rsidRPr="00674963" w:rsidRDefault="001C101B" w:rsidP="00674963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o-RO"/>
              </w:rPr>
            </w:pPr>
            <w:r w:rsidRPr="00674963">
              <w:rPr>
                <w:rFonts w:ascii="Arial" w:hAnsi="Arial" w:cs="Arial"/>
                <w:sz w:val="16"/>
                <w:szCs w:val="16"/>
                <w:lang w:eastAsia="ro-RO"/>
              </w:rPr>
              <w:t>1,5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01B" w:rsidRPr="00674963" w:rsidRDefault="001C101B" w:rsidP="00674963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o-RO"/>
              </w:rPr>
            </w:pPr>
            <w:r w:rsidRPr="00674963">
              <w:rPr>
                <w:rFonts w:ascii="Arial" w:hAnsi="Arial" w:cs="Arial"/>
                <w:sz w:val="16"/>
                <w:szCs w:val="16"/>
                <w:lang w:eastAsia="ro-RO"/>
              </w:rPr>
              <w:t>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01B" w:rsidRPr="00674963" w:rsidRDefault="001C101B" w:rsidP="00674963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o-RO"/>
              </w:rPr>
            </w:pPr>
            <w:r w:rsidRPr="00674963">
              <w:rPr>
                <w:rFonts w:ascii="Arial" w:hAnsi="Arial" w:cs="Arial"/>
                <w:sz w:val="16"/>
                <w:szCs w:val="16"/>
                <w:lang w:eastAsia="ro-RO"/>
              </w:rPr>
              <w:t>21,5</w:t>
            </w:r>
          </w:p>
        </w:tc>
      </w:tr>
      <w:tr w:rsidR="001C101B" w:rsidRPr="00C3575D">
        <w:trPr>
          <w:trHeight w:val="285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01B" w:rsidRPr="00674963" w:rsidRDefault="001C101B" w:rsidP="00674963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o-RO"/>
              </w:rPr>
            </w:pPr>
            <w:r w:rsidRPr="00674963">
              <w:rPr>
                <w:rFonts w:ascii="Arial" w:hAnsi="Arial" w:cs="Arial"/>
                <w:sz w:val="16"/>
                <w:szCs w:val="16"/>
                <w:lang w:eastAsia="ro-RO"/>
              </w:rPr>
              <w:t>6</w:t>
            </w:r>
          </w:p>
        </w:tc>
        <w:tc>
          <w:tcPr>
            <w:tcW w:w="2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01B" w:rsidRPr="00674963" w:rsidRDefault="001C101B" w:rsidP="00674963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o-RO"/>
              </w:rPr>
            </w:pPr>
            <w:r w:rsidRPr="00674963">
              <w:rPr>
                <w:rFonts w:ascii="Arial" w:hAnsi="Arial" w:cs="Arial"/>
                <w:sz w:val="16"/>
                <w:szCs w:val="16"/>
                <w:lang w:eastAsia="ro-RO"/>
              </w:rPr>
              <w:t>Pintilie S. Sergiu</w:t>
            </w:r>
            <w:bookmarkStart w:id="0" w:name="_GoBack"/>
            <w:bookmarkEnd w:id="0"/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01B" w:rsidRPr="00674963" w:rsidRDefault="001C101B" w:rsidP="00674963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o-RO"/>
              </w:rPr>
            </w:pPr>
            <w:r w:rsidRPr="00674963">
              <w:rPr>
                <w:rFonts w:ascii="Arial" w:hAnsi="Arial" w:cs="Arial"/>
                <w:sz w:val="16"/>
                <w:szCs w:val="16"/>
                <w:lang w:eastAsia="ro-RO"/>
              </w:rPr>
              <w:t xml:space="preserve"> VI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01B" w:rsidRPr="00674963" w:rsidRDefault="001C101B" w:rsidP="00674963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o-RO"/>
              </w:rPr>
            </w:pPr>
            <w:r w:rsidRPr="00674963">
              <w:rPr>
                <w:rFonts w:ascii="Arial" w:hAnsi="Arial" w:cs="Arial"/>
                <w:sz w:val="16"/>
                <w:szCs w:val="16"/>
                <w:lang w:eastAsia="ro-RO"/>
              </w:rPr>
              <w:t>Şcoala Gimnazială Nr.3 Lupeni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01B" w:rsidRPr="00674963" w:rsidRDefault="001C101B" w:rsidP="00674963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o-RO"/>
              </w:rPr>
            </w:pPr>
            <w:r w:rsidRPr="00674963">
              <w:rPr>
                <w:rFonts w:ascii="Arial" w:hAnsi="Arial" w:cs="Arial"/>
                <w:sz w:val="16"/>
                <w:szCs w:val="16"/>
                <w:lang w:eastAsia="ro-RO"/>
              </w:rPr>
              <w:t>Szekely Daniela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01B" w:rsidRPr="00674963" w:rsidRDefault="001C101B" w:rsidP="00674963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o-RO"/>
              </w:rPr>
            </w:pPr>
            <w:r w:rsidRPr="00674963">
              <w:rPr>
                <w:rFonts w:ascii="Arial" w:hAnsi="Arial" w:cs="Arial"/>
                <w:sz w:val="16"/>
                <w:szCs w:val="16"/>
                <w:lang w:eastAsia="ro-RO"/>
              </w:rPr>
              <w:t>10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01B" w:rsidRPr="00674963" w:rsidRDefault="001C101B" w:rsidP="00674963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o-RO"/>
              </w:rPr>
            </w:pPr>
            <w:r w:rsidRPr="00674963">
              <w:rPr>
                <w:rFonts w:ascii="Arial" w:hAnsi="Arial" w:cs="Arial"/>
                <w:sz w:val="16"/>
                <w:szCs w:val="16"/>
                <w:lang w:eastAsia="ro-RO"/>
              </w:rPr>
              <w:t>6,5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01B" w:rsidRPr="00674963" w:rsidRDefault="001C101B" w:rsidP="00674963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o-RO"/>
              </w:rPr>
            </w:pPr>
            <w:r w:rsidRPr="00674963">
              <w:rPr>
                <w:rFonts w:ascii="Arial" w:hAnsi="Arial" w:cs="Arial"/>
                <w:sz w:val="16"/>
                <w:szCs w:val="16"/>
                <w:lang w:eastAsia="ro-RO"/>
              </w:rPr>
              <w:t>4,75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01B" w:rsidRPr="00674963" w:rsidRDefault="001C101B" w:rsidP="00674963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o-RO"/>
              </w:rPr>
            </w:pPr>
            <w:r w:rsidRPr="00674963">
              <w:rPr>
                <w:rFonts w:ascii="Arial" w:hAnsi="Arial" w:cs="Arial"/>
                <w:sz w:val="16"/>
                <w:szCs w:val="16"/>
                <w:lang w:eastAsia="ro-RO"/>
              </w:rPr>
              <w:t>21,25</w:t>
            </w:r>
          </w:p>
        </w:tc>
      </w:tr>
      <w:tr w:rsidR="001C101B" w:rsidRPr="00C3575D">
        <w:trPr>
          <w:trHeight w:val="285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01B" w:rsidRPr="00674963" w:rsidRDefault="001C101B" w:rsidP="00674963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o-RO"/>
              </w:rPr>
            </w:pPr>
            <w:r w:rsidRPr="00674963">
              <w:rPr>
                <w:rFonts w:ascii="Arial" w:hAnsi="Arial" w:cs="Arial"/>
                <w:sz w:val="16"/>
                <w:szCs w:val="16"/>
                <w:lang w:eastAsia="ro-RO"/>
              </w:rPr>
              <w:t>7</w:t>
            </w:r>
          </w:p>
        </w:tc>
        <w:tc>
          <w:tcPr>
            <w:tcW w:w="2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01B" w:rsidRPr="00674963" w:rsidRDefault="001C101B" w:rsidP="00674963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o-RO"/>
              </w:rPr>
            </w:pPr>
            <w:r w:rsidRPr="00674963">
              <w:rPr>
                <w:rFonts w:ascii="Arial" w:hAnsi="Arial" w:cs="Arial"/>
                <w:sz w:val="16"/>
                <w:szCs w:val="16"/>
                <w:lang w:eastAsia="ro-RO"/>
              </w:rPr>
              <w:t>Popa  S.I. Miruna  Ioana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01B" w:rsidRPr="00674963" w:rsidRDefault="001C101B" w:rsidP="00674963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o-RO"/>
              </w:rPr>
            </w:pPr>
            <w:r w:rsidRPr="00674963">
              <w:rPr>
                <w:rFonts w:ascii="Arial" w:hAnsi="Arial" w:cs="Arial"/>
                <w:sz w:val="16"/>
                <w:szCs w:val="16"/>
                <w:lang w:eastAsia="ro-RO"/>
              </w:rPr>
              <w:t xml:space="preserve"> VI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01B" w:rsidRPr="00674963" w:rsidRDefault="001C101B" w:rsidP="00674963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o-RO"/>
              </w:rPr>
            </w:pPr>
            <w:r w:rsidRPr="00674963">
              <w:rPr>
                <w:rFonts w:ascii="Arial" w:hAnsi="Arial" w:cs="Arial"/>
                <w:sz w:val="16"/>
                <w:szCs w:val="16"/>
                <w:lang w:eastAsia="ro-RO"/>
              </w:rPr>
              <w:t>Şcoala Gimnazială I.G.Duca Petroşani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01B" w:rsidRPr="00674963" w:rsidRDefault="001C101B" w:rsidP="00674963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o-RO"/>
              </w:rPr>
            </w:pPr>
            <w:r w:rsidRPr="00674963">
              <w:rPr>
                <w:rFonts w:ascii="Arial" w:hAnsi="Arial" w:cs="Arial"/>
                <w:sz w:val="16"/>
                <w:szCs w:val="16"/>
                <w:lang w:eastAsia="ro-RO"/>
              </w:rPr>
              <w:t>Stănoi Camelia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01B" w:rsidRPr="00674963" w:rsidRDefault="001C101B" w:rsidP="00674963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o-RO"/>
              </w:rPr>
            </w:pPr>
            <w:r w:rsidRPr="00674963">
              <w:rPr>
                <w:rFonts w:ascii="Arial" w:hAnsi="Arial" w:cs="Arial"/>
                <w:sz w:val="16"/>
                <w:szCs w:val="16"/>
                <w:lang w:eastAsia="ro-RO"/>
              </w:rPr>
              <w:t>9,25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01B" w:rsidRPr="00674963" w:rsidRDefault="001C101B" w:rsidP="00674963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o-RO"/>
              </w:rPr>
            </w:pPr>
            <w:r w:rsidRPr="00674963">
              <w:rPr>
                <w:rFonts w:ascii="Arial" w:hAnsi="Arial" w:cs="Arial"/>
                <w:sz w:val="16"/>
                <w:szCs w:val="16"/>
                <w:lang w:eastAsia="ro-RO"/>
              </w:rPr>
              <w:t>3,5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01B" w:rsidRPr="00674963" w:rsidRDefault="001C101B" w:rsidP="00674963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o-RO"/>
              </w:rPr>
            </w:pPr>
            <w:r w:rsidRPr="00674963">
              <w:rPr>
                <w:rFonts w:ascii="Arial" w:hAnsi="Arial" w:cs="Arial"/>
                <w:sz w:val="16"/>
                <w:szCs w:val="16"/>
                <w:lang w:eastAsia="ro-RO"/>
              </w:rPr>
              <w:t>8,5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01B" w:rsidRPr="00674963" w:rsidRDefault="001C101B" w:rsidP="00674963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o-RO"/>
              </w:rPr>
            </w:pPr>
            <w:r w:rsidRPr="00674963">
              <w:rPr>
                <w:rFonts w:ascii="Arial" w:hAnsi="Arial" w:cs="Arial"/>
                <w:sz w:val="16"/>
                <w:szCs w:val="16"/>
                <w:lang w:eastAsia="ro-RO"/>
              </w:rPr>
              <w:t>21,25</w:t>
            </w:r>
          </w:p>
        </w:tc>
      </w:tr>
      <w:tr w:rsidR="001C101B" w:rsidRPr="00C3575D">
        <w:trPr>
          <w:trHeight w:val="285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01B" w:rsidRPr="00674963" w:rsidRDefault="001C101B" w:rsidP="00674963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o-RO"/>
              </w:rPr>
            </w:pPr>
            <w:r w:rsidRPr="00674963">
              <w:rPr>
                <w:rFonts w:ascii="Arial" w:hAnsi="Arial" w:cs="Arial"/>
                <w:sz w:val="16"/>
                <w:szCs w:val="16"/>
                <w:lang w:eastAsia="ro-RO"/>
              </w:rPr>
              <w:t>8</w:t>
            </w:r>
          </w:p>
        </w:tc>
        <w:tc>
          <w:tcPr>
            <w:tcW w:w="2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01B" w:rsidRPr="00674963" w:rsidRDefault="001C101B" w:rsidP="00674963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o-RO"/>
              </w:rPr>
            </w:pPr>
            <w:r w:rsidRPr="00674963">
              <w:rPr>
                <w:rFonts w:ascii="Arial" w:hAnsi="Arial" w:cs="Arial"/>
                <w:sz w:val="16"/>
                <w:szCs w:val="16"/>
                <w:lang w:eastAsia="ro-RO"/>
              </w:rPr>
              <w:t>Ciocoiu I. Vlad Ionut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01B" w:rsidRPr="00674963" w:rsidRDefault="001C101B" w:rsidP="00674963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o-RO"/>
              </w:rPr>
            </w:pPr>
            <w:r w:rsidRPr="00674963">
              <w:rPr>
                <w:rFonts w:ascii="Arial" w:hAnsi="Arial" w:cs="Arial"/>
                <w:sz w:val="16"/>
                <w:szCs w:val="16"/>
                <w:lang w:eastAsia="ro-RO"/>
              </w:rPr>
              <w:t xml:space="preserve"> VI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01B" w:rsidRPr="00674963" w:rsidRDefault="001C101B" w:rsidP="00674963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o-RO"/>
              </w:rPr>
            </w:pPr>
            <w:r w:rsidRPr="00674963">
              <w:rPr>
                <w:rFonts w:ascii="Arial" w:hAnsi="Arial" w:cs="Arial"/>
                <w:sz w:val="16"/>
                <w:szCs w:val="16"/>
                <w:lang w:eastAsia="ro-RO"/>
              </w:rPr>
              <w:t>C. T. Constantin Brâncuşi Petrila - Şc. Gimnazială Nr. 5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01B" w:rsidRPr="00674963" w:rsidRDefault="001C101B" w:rsidP="00674963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o-RO"/>
              </w:rPr>
            </w:pPr>
            <w:r w:rsidRPr="00674963">
              <w:rPr>
                <w:rFonts w:ascii="Arial" w:hAnsi="Arial" w:cs="Arial"/>
                <w:sz w:val="16"/>
                <w:szCs w:val="16"/>
                <w:lang w:eastAsia="ro-RO"/>
              </w:rPr>
              <w:t>Ratzek Veronica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01B" w:rsidRPr="00674963" w:rsidRDefault="001C101B" w:rsidP="00674963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o-RO"/>
              </w:rPr>
            </w:pPr>
            <w:r w:rsidRPr="00674963">
              <w:rPr>
                <w:rFonts w:ascii="Arial" w:hAnsi="Arial" w:cs="Arial"/>
                <w:sz w:val="16"/>
                <w:szCs w:val="16"/>
                <w:lang w:eastAsia="ro-RO"/>
              </w:rPr>
              <w:t>10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01B" w:rsidRPr="00674963" w:rsidRDefault="001C101B" w:rsidP="00674963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o-RO"/>
              </w:rPr>
            </w:pPr>
            <w:r w:rsidRPr="00674963">
              <w:rPr>
                <w:rFonts w:ascii="Arial" w:hAnsi="Arial" w:cs="Arial"/>
                <w:sz w:val="16"/>
                <w:szCs w:val="16"/>
                <w:lang w:eastAsia="ro-RO"/>
              </w:rPr>
              <w:t>1,5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01B" w:rsidRPr="00674963" w:rsidRDefault="001C101B" w:rsidP="00674963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o-RO"/>
              </w:rPr>
            </w:pPr>
            <w:r w:rsidRPr="00674963">
              <w:rPr>
                <w:rFonts w:ascii="Arial" w:hAnsi="Arial" w:cs="Arial"/>
                <w:sz w:val="16"/>
                <w:szCs w:val="16"/>
                <w:lang w:eastAsia="ro-RO"/>
              </w:rPr>
              <w:t>8,75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01B" w:rsidRPr="00674963" w:rsidRDefault="001C101B" w:rsidP="00674963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o-RO"/>
              </w:rPr>
            </w:pPr>
            <w:r w:rsidRPr="00674963">
              <w:rPr>
                <w:rFonts w:ascii="Arial" w:hAnsi="Arial" w:cs="Arial"/>
                <w:sz w:val="16"/>
                <w:szCs w:val="16"/>
                <w:lang w:eastAsia="ro-RO"/>
              </w:rPr>
              <w:t>20,25</w:t>
            </w:r>
          </w:p>
        </w:tc>
      </w:tr>
      <w:tr w:rsidR="001C101B" w:rsidRPr="00C3575D">
        <w:trPr>
          <w:trHeight w:val="285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01B" w:rsidRPr="00674963" w:rsidRDefault="001C101B" w:rsidP="00674963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o-RO"/>
              </w:rPr>
            </w:pPr>
            <w:r w:rsidRPr="00674963">
              <w:rPr>
                <w:rFonts w:ascii="Arial" w:hAnsi="Arial" w:cs="Arial"/>
                <w:sz w:val="16"/>
                <w:szCs w:val="16"/>
                <w:lang w:eastAsia="ro-RO"/>
              </w:rPr>
              <w:t>9</w:t>
            </w:r>
          </w:p>
        </w:tc>
        <w:tc>
          <w:tcPr>
            <w:tcW w:w="2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01B" w:rsidRPr="00674963" w:rsidRDefault="001C101B" w:rsidP="00674963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o-RO"/>
              </w:rPr>
            </w:pPr>
            <w:r w:rsidRPr="00674963">
              <w:rPr>
                <w:rFonts w:ascii="Arial" w:hAnsi="Arial" w:cs="Arial"/>
                <w:sz w:val="16"/>
                <w:szCs w:val="16"/>
                <w:lang w:eastAsia="ro-RO"/>
              </w:rPr>
              <w:t>Hurjui I. Larisa Irina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01B" w:rsidRPr="00674963" w:rsidRDefault="001C101B" w:rsidP="00674963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o-RO"/>
              </w:rPr>
            </w:pPr>
            <w:r w:rsidRPr="00674963">
              <w:rPr>
                <w:rFonts w:ascii="Arial" w:hAnsi="Arial" w:cs="Arial"/>
                <w:sz w:val="16"/>
                <w:szCs w:val="16"/>
                <w:lang w:eastAsia="ro-RO"/>
              </w:rPr>
              <w:t xml:space="preserve"> VI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01B" w:rsidRPr="00674963" w:rsidRDefault="001C101B" w:rsidP="00674963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o-RO"/>
              </w:rPr>
            </w:pPr>
            <w:r w:rsidRPr="00674963">
              <w:rPr>
                <w:rFonts w:ascii="Arial" w:hAnsi="Arial" w:cs="Arial"/>
                <w:sz w:val="16"/>
                <w:szCs w:val="16"/>
                <w:lang w:eastAsia="ro-RO"/>
              </w:rPr>
              <w:t>Şcoala Gimnazială I.G.Duca Petroşani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01B" w:rsidRPr="00674963" w:rsidRDefault="001C101B" w:rsidP="00674963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o-RO"/>
              </w:rPr>
            </w:pPr>
            <w:r w:rsidRPr="00674963">
              <w:rPr>
                <w:rFonts w:ascii="Arial" w:hAnsi="Arial" w:cs="Arial"/>
                <w:sz w:val="16"/>
                <w:szCs w:val="16"/>
                <w:lang w:eastAsia="ro-RO"/>
              </w:rPr>
              <w:t>Stănoi Camelia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01B" w:rsidRPr="00674963" w:rsidRDefault="001C101B" w:rsidP="00674963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o-RO"/>
              </w:rPr>
            </w:pPr>
            <w:r w:rsidRPr="00674963">
              <w:rPr>
                <w:rFonts w:ascii="Arial" w:hAnsi="Arial" w:cs="Arial"/>
                <w:sz w:val="16"/>
                <w:szCs w:val="16"/>
                <w:lang w:eastAsia="ro-RO"/>
              </w:rPr>
              <w:t>9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01B" w:rsidRPr="00674963" w:rsidRDefault="001C101B" w:rsidP="00674963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o-RO"/>
              </w:rPr>
            </w:pPr>
            <w:r w:rsidRPr="00674963">
              <w:rPr>
                <w:rFonts w:ascii="Arial" w:hAnsi="Arial" w:cs="Arial"/>
                <w:sz w:val="16"/>
                <w:szCs w:val="16"/>
                <w:lang w:eastAsia="ro-RO"/>
              </w:rPr>
              <w:t>1,5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01B" w:rsidRPr="00674963" w:rsidRDefault="001C101B" w:rsidP="00674963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o-RO"/>
              </w:rPr>
            </w:pPr>
            <w:r w:rsidRPr="00674963">
              <w:rPr>
                <w:rFonts w:ascii="Arial" w:hAnsi="Arial" w:cs="Arial"/>
                <w:sz w:val="16"/>
                <w:szCs w:val="16"/>
                <w:lang w:eastAsia="ro-RO"/>
              </w:rPr>
              <w:t>8,75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01B" w:rsidRPr="00674963" w:rsidRDefault="001C101B" w:rsidP="00674963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o-RO"/>
              </w:rPr>
            </w:pPr>
            <w:r w:rsidRPr="00674963">
              <w:rPr>
                <w:rFonts w:ascii="Arial" w:hAnsi="Arial" w:cs="Arial"/>
                <w:sz w:val="16"/>
                <w:szCs w:val="16"/>
                <w:lang w:eastAsia="ro-RO"/>
              </w:rPr>
              <w:t>19,25</w:t>
            </w:r>
          </w:p>
        </w:tc>
      </w:tr>
      <w:tr w:rsidR="001C101B" w:rsidRPr="00C3575D">
        <w:trPr>
          <w:trHeight w:val="285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01B" w:rsidRPr="00674963" w:rsidRDefault="001C101B" w:rsidP="00674963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o-RO"/>
              </w:rPr>
            </w:pPr>
            <w:r w:rsidRPr="00674963">
              <w:rPr>
                <w:rFonts w:ascii="Arial" w:hAnsi="Arial" w:cs="Arial"/>
                <w:sz w:val="16"/>
                <w:szCs w:val="16"/>
                <w:lang w:eastAsia="ro-RO"/>
              </w:rPr>
              <w:t>10</w:t>
            </w:r>
          </w:p>
        </w:tc>
        <w:tc>
          <w:tcPr>
            <w:tcW w:w="2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01B" w:rsidRPr="00674963" w:rsidRDefault="001C101B" w:rsidP="00674963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o-RO"/>
              </w:rPr>
            </w:pPr>
            <w:r w:rsidRPr="00674963">
              <w:rPr>
                <w:rFonts w:ascii="Arial" w:hAnsi="Arial" w:cs="Arial"/>
                <w:sz w:val="16"/>
                <w:szCs w:val="16"/>
                <w:lang w:eastAsia="ro-RO"/>
              </w:rPr>
              <w:t>Petrescu P. Daria Andreea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01B" w:rsidRPr="00674963" w:rsidRDefault="001C101B" w:rsidP="00674963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o-RO"/>
              </w:rPr>
            </w:pPr>
            <w:r w:rsidRPr="00674963">
              <w:rPr>
                <w:rFonts w:ascii="Arial" w:hAnsi="Arial" w:cs="Arial"/>
                <w:sz w:val="16"/>
                <w:szCs w:val="16"/>
                <w:lang w:eastAsia="ro-RO"/>
              </w:rPr>
              <w:t xml:space="preserve"> VI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01B" w:rsidRPr="00674963" w:rsidRDefault="001C101B" w:rsidP="00674963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o-RO"/>
              </w:rPr>
            </w:pPr>
            <w:r w:rsidRPr="00674963">
              <w:rPr>
                <w:rFonts w:ascii="Arial" w:hAnsi="Arial" w:cs="Arial"/>
                <w:sz w:val="16"/>
                <w:szCs w:val="16"/>
                <w:lang w:eastAsia="ro-RO"/>
              </w:rPr>
              <w:t>Şcoala Gimnazială I.G.Duca Petroşani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01B" w:rsidRPr="00674963" w:rsidRDefault="001C101B" w:rsidP="00674963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o-RO"/>
              </w:rPr>
            </w:pPr>
            <w:r w:rsidRPr="00674963">
              <w:rPr>
                <w:rFonts w:ascii="Arial" w:hAnsi="Arial" w:cs="Arial"/>
                <w:sz w:val="16"/>
                <w:szCs w:val="16"/>
                <w:lang w:eastAsia="ro-RO"/>
              </w:rPr>
              <w:t>Stănoi Camelia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01B" w:rsidRPr="00674963" w:rsidRDefault="001C101B" w:rsidP="00674963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o-RO"/>
              </w:rPr>
            </w:pPr>
            <w:r w:rsidRPr="00674963">
              <w:rPr>
                <w:rFonts w:ascii="Arial" w:hAnsi="Arial" w:cs="Arial"/>
                <w:sz w:val="16"/>
                <w:szCs w:val="16"/>
                <w:lang w:eastAsia="ro-RO"/>
              </w:rPr>
              <w:t>9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01B" w:rsidRPr="00674963" w:rsidRDefault="001C101B" w:rsidP="00674963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o-RO"/>
              </w:rPr>
            </w:pPr>
            <w:r w:rsidRPr="00674963">
              <w:rPr>
                <w:rFonts w:ascii="Arial" w:hAnsi="Arial" w:cs="Arial"/>
                <w:sz w:val="16"/>
                <w:szCs w:val="16"/>
                <w:lang w:eastAsia="ro-RO"/>
              </w:rPr>
              <w:t>4,5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01B" w:rsidRPr="00674963" w:rsidRDefault="001C101B" w:rsidP="00674963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o-RO"/>
              </w:rPr>
            </w:pPr>
            <w:r w:rsidRPr="00674963">
              <w:rPr>
                <w:rFonts w:ascii="Arial" w:hAnsi="Arial" w:cs="Arial"/>
                <w:sz w:val="16"/>
                <w:szCs w:val="16"/>
                <w:lang w:eastAsia="ro-RO"/>
              </w:rPr>
              <w:t>4,75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01B" w:rsidRPr="00674963" w:rsidRDefault="001C101B" w:rsidP="00674963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o-RO"/>
              </w:rPr>
            </w:pPr>
            <w:r w:rsidRPr="00674963">
              <w:rPr>
                <w:rFonts w:ascii="Arial" w:hAnsi="Arial" w:cs="Arial"/>
                <w:sz w:val="16"/>
                <w:szCs w:val="16"/>
                <w:lang w:eastAsia="ro-RO"/>
              </w:rPr>
              <w:t>18,25</w:t>
            </w:r>
          </w:p>
        </w:tc>
      </w:tr>
      <w:tr w:rsidR="001C101B" w:rsidRPr="00C3575D">
        <w:trPr>
          <w:trHeight w:val="285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01B" w:rsidRPr="00674963" w:rsidRDefault="001C101B" w:rsidP="00674963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o-RO"/>
              </w:rPr>
            </w:pPr>
            <w:r w:rsidRPr="00674963">
              <w:rPr>
                <w:rFonts w:ascii="Arial" w:hAnsi="Arial" w:cs="Arial"/>
                <w:sz w:val="16"/>
                <w:szCs w:val="16"/>
                <w:lang w:eastAsia="ro-RO"/>
              </w:rPr>
              <w:t>11</w:t>
            </w:r>
          </w:p>
        </w:tc>
        <w:tc>
          <w:tcPr>
            <w:tcW w:w="2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01B" w:rsidRPr="00674963" w:rsidRDefault="001C101B" w:rsidP="00674963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o-RO"/>
              </w:rPr>
            </w:pPr>
            <w:r w:rsidRPr="00674963">
              <w:rPr>
                <w:rFonts w:ascii="Arial" w:hAnsi="Arial" w:cs="Arial"/>
                <w:sz w:val="16"/>
                <w:szCs w:val="16"/>
                <w:lang w:eastAsia="ro-RO"/>
              </w:rPr>
              <w:t>Mikloş A. Denisa – Maria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01B" w:rsidRPr="00674963" w:rsidRDefault="001C101B" w:rsidP="00674963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o-RO"/>
              </w:rPr>
            </w:pPr>
            <w:r w:rsidRPr="00674963">
              <w:rPr>
                <w:rFonts w:ascii="Arial" w:hAnsi="Arial" w:cs="Arial"/>
                <w:sz w:val="16"/>
                <w:szCs w:val="16"/>
                <w:lang w:eastAsia="ro-RO"/>
              </w:rPr>
              <w:t xml:space="preserve"> VI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01B" w:rsidRPr="00674963" w:rsidRDefault="001C101B" w:rsidP="00674963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o-RO"/>
              </w:rPr>
            </w:pPr>
            <w:r w:rsidRPr="00674963">
              <w:rPr>
                <w:rFonts w:ascii="Arial" w:hAnsi="Arial" w:cs="Arial"/>
                <w:sz w:val="16"/>
                <w:szCs w:val="16"/>
                <w:lang w:eastAsia="ro-RO"/>
              </w:rPr>
              <w:t>Şcoala Gimnazială Nr. 7 Petroşani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01B" w:rsidRPr="00674963" w:rsidRDefault="001C101B" w:rsidP="00674963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o-RO"/>
              </w:rPr>
            </w:pPr>
            <w:r w:rsidRPr="00674963">
              <w:rPr>
                <w:rFonts w:ascii="Arial" w:hAnsi="Arial" w:cs="Arial"/>
                <w:sz w:val="16"/>
                <w:szCs w:val="16"/>
                <w:lang w:eastAsia="ro-RO"/>
              </w:rPr>
              <w:t>Szollosi – Moţa Cristina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01B" w:rsidRPr="00674963" w:rsidRDefault="001C101B" w:rsidP="00674963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o-RO"/>
              </w:rPr>
            </w:pPr>
            <w:r w:rsidRPr="00674963">
              <w:rPr>
                <w:rFonts w:ascii="Arial" w:hAnsi="Arial" w:cs="Arial"/>
                <w:sz w:val="16"/>
                <w:szCs w:val="16"/>
                <w:lang w:eastAsia="ro-RO"/>
              </w:rPr>
              <w:t>9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01B" w:rsidRPr="00674963" w:rsidRDefault="001C101B" w:rsidP="00674963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o-RO"/>
              </w:rPr>
            </w:pPr>
            <w:r w:rsidRPr="00674963">
              <w:rPr>
                <w:rFonts w:ascii="Arial" w:hAnsi="Arial" w:cs="Arial"/>
                <w:sz w:val="16"/>
                <w:szCs w:val="16"/>
                <w:lang w:eastAsia="ro-RO"/>
              </w:rPr>
              <w:t>2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01B" w:rsidRPr="00674963" w:rsidRDefault="001C101B" w:rsidP="00674963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o-RO"/>
              </w:rPr>
            </w:pPr>
            <w:r w:rsidRPr="00674963">
              <w:rPr>
                <w:rFonts w:ascii="Arial" w:hAnsi="Arial" w:cs="Arial"/>
                <w:sz w:val="16"/>
                <w:szCs w:val="16"/>
                <w:lang w:eastAsia="ro-RO"/>
              </w:rPr>
              <w:t>7,05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01B" w:rsidRPr="00674963" w:rsidRDefault="001C101B" w:rsidP="00674963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o-RO"/>
              </w:rPr>
            </w:pPr>
            <w:r w:rsidRPr="00674963">
              <w:rPr>
                <w:rFonts w:ascii="Arial" w:hAnsi="Arial" w:cs="Arial"/>
                <w:sz w:val="16"/>
                <w:szCs w:val="16"/>
                <w:lang w:eastAsia="ro-RO"/>
              </w:rPr>
              <w:t>18,05</w:t>
            </w:r>
          </w:p>
        </w:tc>
      </w:tr>
      <w:tr w:rsidR="001C101B" w:rsidRPr="00C3575D">
        <w:trPr>
          <w:trHeight w:val="285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01B" w:rsidRPr="00674963" w:rsidRDefault="001C101B" w:rsidP="00674963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o-RO"/>
              </w:rPr>
            </w:pPr>
            <w:r w:rsidRPr="00674963">
              <w:rPr>
                <w:rFonts w:ascii="Arial" w:hAnsi="Arial" w:cs="Arial"/>
                <w:sz w:val="16"/>
                <w:szCs w:val="16"/>
                <w:lang w:eastAsia="ro-RO"/>
              </w:rPr>
              <w:t>12</w:t>
            </w:r>
          </w:p>
        </w:tc>
        <w:tc>
          <w:tcPr>
            <w:tcW w:w="2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01B" w:rsidRPr="00674963" w:rsidRDefault="001C101B" w:rsidP="00674963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o-RO"/>
              </w:rPr>
            </w:pPr>
            <w:r w:rsidRPr="00674963">
              <w:rPr>
                <w:rFonts w:ascii="Arial" w:hAnsi="Arial" w:cs="Arial"/>
                <w:sz w:val="16"/>
                <w:szCs w:val="16"/>
                <w:lang w:eastAsia="ro-RO"/>
              </w:rPr>
              <w:t>Buliga S. Delia Adela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01B" w:rsidRPr="00674963" w:rsidRDefault="001C101B" w:rsidP="00674963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o-RO"/>
              </w:rPr>
            </w:pPr>
            <w:r w:rsidRPr="00674963">
              <w:rPr>
                <w:rFonts w:ascii="Arial" w:hAnsi="Arial" w:cs="Arial"/>
                <w:sz w:val="16"/>
                <w:szCs w:val="16"/>
                <w:lang w:eastAsia="ro-RO"/>
              </w:rPr>
              <w:t xml:space="preserve"> VI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01B" w:rsidRPr="00674963" w:rsidRDefault="001C101B" w:rsidP="00674963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o-RO"/>
              </w:rPr>
            </w:pPr>
            <w:r w:rsidRPr="00674963">
              <w:rPr>
                <w:rFonts w:ascii="Arial" w:hAnsi="Arial" w:cs="Arial"/>
                <w:sz w:val="16"/>
                <w:szCs w:val="16"/>
                <w:lang w:eastAsia="ro-RO"/>
              </w:rPr>
              <w:t>Şcoala Gimnazială I.D.Sîrbu Petrila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01B" w:rsidRPr="00674963" w:rsidRDefault="001C101B" w:rsidP="00674963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o-RO"/>
              </w:rPr>
            </w:pPr>
            <w:r w:rsidRPr="00674963">
              <w:rPr>
                <w:rFonts w:ascii="Arial" w:hAnsi="Arial" w:cs="Arial"/>
                <w:sz w:val="16"/>
                <w:szCs w:val="16"/>
                <w:lang w:eastAsia="ro-RO"/>
              </w:rPr>
              <w:t>Ardelean Nicolae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01B" w:rsidRPr="00674963" w:rsidRDefault="001C101B" w:rsidP="00674963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o-RO"/>
              </w:rPr>
            </w:pPr>
            <w:r w:rsidRPr="00674963">
              <w:rPr>
                <w:rFonts w:ascii="Arial" w:hAnsi="Arial" w:cs="Arial"/>
                <w:sz w:val="16"/>
                <w:szCs w:val="16"/>
                <w:lang w:eastAsia="ro-RO"/>
              </w:rPr>
              <w:t>8,75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01B" w:rsidRPr="00674963" w:rsidRDefault="001C101B" w:rsidP="00674963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o-RO"/>
              </w:rPr>
            </w:pPr>
            <w:r w:rsidRPr="00674963">
              <w:rPr>
                <w:rFonts w:ascii="Arial" w:hAnsi="Arial" w:cs="Arial"/>
                <w:sz w:val="16"/>
                <w:szCs w:val="16"/>
                <w:lang w:eastAsia="ro-RO"/>
              </w:rPr>
              <w:t>1,5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01B" w:rsidRPr="00674963" w:rsidRDefault="001C101B" w:rsidP="00674963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o-RO"/>
              </w:rPr>
            </w:pPr>
            <w:r w:rsidRPr="00674963">
              <w:rPr>
                <w:rFonts w:ascii="Arial" w:hAnsi="Arial" w:cs="Arial"/>
                <w:sz w:val="16"/>
                <w:szCs w:val="16"/>
                <w:lang w:eastAsia="ro-RO"/>
              </w:rPr>
              <w:t>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01B" w:rsidRPr="00674963" w:rsidRDefault="001C101B" w:rsidP="00674963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o-RO"/>
              </w:rPr>
            </w:pPr>
            <w:r w:rsidRPr="00674963">
              <w:rPr>
                <w:rFonts w:ascii="Arial" w:hAnsi="Arial" w:cs="Arial"/>
                <w:sz w:val="16"/>
                <w:szCs w:val="16"/>
                <w:lang w:eastAsia="ro-RO"/>
              </w:rPr>
              <w:t>17,25</w:t>
            </w:r>
          </w:p>
        </w:tc>
      </w:tr>
      <w:tr w:rsidR="001C101B" w:rsidRPr="00C3575D">
        <w:trPr>
          <w:trHeight w:val="285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01B" w:rsidRPr="00674963" w:rsidRDefault="001C101B" w:rsidP="00674963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o-RO"/>
              </w:rPr>
            </w:pPr>
            <w:r w:rsidRPr="00674963">
              <w:rPr>
                <w:rFonts w:ascii="Arial" w:hAnsi="Arial" w:cs="Arial"/>
                <w:sz w:val="16"/>
                <w:szCs w:val="16"/>
                <w:lang w:eastAsia="ro-RO"/>
              </w:rPr>
              <w:t>13</w:t>
            </w:r>
          </w:p>
        </w:tc>
        <w:tc>
          <w:tcPr>
            <w:tcW w:w="2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01B" w:rsidRPr="00674963" w:rsidRDefault="001C101B" w:rsidP="00674963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o-RO"/>
              </w:rPr>
            </w:pPr>
            <w:r w:rsidRPr="00674963">
              <w:rPr>
                <w:rFonts w:ascii="Arial" w:hAnsi="Arial" w:cs="Arial"/>
                <w:sz w:val="16"/>
                <w:szCs w:val="16"/>
                <w:lang w:eastAsia="ro-RO"/>
              </w:rPr>
              <w:t>Dimir M. Adrian- Mihai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01B" w:rsidRPr="00674963" w:rsidRDefault="001C101B" w:rsidP="00674963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o-RO"/>
              </w:rPr>
            </w:pPr>
            <w:r w:rsidRPr="00674963">
              <w:rPr>
                <w:rFonts w:ascii="Arial" w:hAnsi="Arial" w:cs="Arial"/>
                <w:sz w:val="16"/>
                <w:szCs w:val="16"/>
                <w:lang w:eastAsia="ro-RO"/>
              </w:rPr>
              <w:t xml:space="preserve"> VI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01B" w:rsidRPr="00674963" w:rsidRDefault="001C101B" w:rsidP="00674963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o-RO"/>
              </w:rPr>
            </w:pPr>
            <w:r w:rsidRPr="00674963">
              <w:rPr>
                <w:rFonts w:ascii="Arial" w:hAnsi="Arial" w:cs="Arial"/>
                <w:sz w:val="16"/>
                <w:szCs w:val="16"/>
                <w:lang w:eastAsia="ro-RO"/>
              </w:rPr>
              <w:t xml:space="preserve">C.T. Mihai Viteazu Vulcan - Scoala Gimnaziala Nr.5 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01B" w:rsidRPr="00674963" w:rsidRDefault="001C101B" w:rsidP="00674963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o-RO"/>
              </w:rPr>
            </w:pPr>
            <w:r w:rsidRPr="00674963">
              <w:rPr>
                <w:rFonts w:ascii="Arial" w:hAnsi="Arial" w:cs="Arial"/>
                <w:sz w:val="16"/>
                <w:szCs w:val="16"/>
                <w:lang w:eastAsia="ro-RO"/>
              </w:rPr>
              <w:t>Perţ Maria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01B" w:rsidRPr="00674963" w:rsidRDefault="001C101B" w:rsidP="00674963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o-RO"/>
              </w:rPr>
            </w:pPr>
            <w:r w:rsidRPr="00674963">
              <w:rPr>
                <w:rFonts w:ascii="Arial" w:hAnsi="Arial" w:cs="Arial"/>
                <w:sz w:val="16"/>
                <w:szCs w:val="16"/>
                <w:lang w:eastAsia="ro-RO"/>
              </w:rPr>
              <w:t>9,75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01B" w:rsidRPr="00674963" w:rsidRDefault="001C101B" w:rsidP="00674963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o-RO"/>
              </w:rPr>
            </w:pPr>
            <w:r w:rsidRPr="00674963">
              <w:rPr>
                <w:rFonts w:ascii="Arial" w:hAnsi="Arial" w:cs="Arial"/>
                <w:sz w:val="16"/>
                <w:szCs w:val="16"/>
                <w:lang w:eastAsia="ro-RO"/>
              </w:rPr>
              <w:t>3,5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01B" w:rsidRPr="00674963" w:rsidRDefault="001C101B" w:rsidP="00674963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o-RO"/>
              </w:rPr>
            </w:pPr>
            <w:r w:rsidRPr="00674963">
              <w:rPr>
                <w:rFonts w:ascii="Arial" w:hAnsi="Arial" w:cs="Arial"/>
                <w:sz w:val="16"/>
                <w:szCs w:val="16"/>
                <w:lang w:eastAsia="ro-RO"/>
              </w:rPr>
              <w:t>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01B" w:rsidRPr="00674963" w:rsidRDefault="001C101B" w:rsidP="00674963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o-RO"/>
              </w:rPr>
            </w:pPr>
            <w:r w:rsidRPr="00674963">
              <w:rPr>
                <w:rFonts w:ascii="Arial" w:hAnsi="Arial" w:cs="Arial"/>
                <w:sz w:val="16"/>
                <w:szCs w:val="16"/>
                <w:lang w:eastAsia="ro-RO"/>
              </w:rPr>
              <w:t>17,25</w:t>
            </w:r>
          </w:p>
        </w:tc>
      </w:tr>
      <w:tr w:rsidR="001C101B" w:rsidRPr="00C3575D">
        <w:trPr>
          <w:trHeight w:val="285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01B" w:rsidRPr="00674963" w:rsidRDefault="001C101B" w:rsidP="00674963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o-RO"/>
              </w:rPr>
            </w:pPr>
            <w:r w:rsidRPr="00674963">
              <w:rPr>
                <w:rFonts w:ascii="Arial" w:hAnsi="Arial" w:cs="Arial"/>
                <w:sz w:val="16"/>
                <w:szCs w:val="16"/>
                <w:lang w:eastAsia="ro-RO"/>
              </w:rPr>
              <w:t>14</w:t>
            </w:r>
          </w:p>
        </w:tc>
        <w:tc>
          <w:tcPr>
            <w:tcW w:w="2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01B" w:rsidRPr="00674963" w:rsidRDefault="001C101B" w:rsidP="00674963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o-RO"/>
              </w:rPr>
            </w:pPr>
            <w:r w:rsidRPr="00674963">
              <w:rPr>
                <w:rFonts w:ascii="Arial" w:hAnsi="Arial" w:cs="Arial"/>
                <w:sz w:val="16"/>
                <w:szCs w:val="16"/>
                <w:lang w:eastAsia="ro-RO"/>
              </w:rPr>
              <w:t>Doană G. Mihai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01B" w:rsidRPr="00674963" w:rsidRDefault="001C101B" w:rsidP="00674963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o-RO"/>
              </w:rPr>
            </w:pPr>
            <w:r w:rsidRPr="00674963">
              <w:rPr>
                <w:rFonts w:ascii="Arial" w:hAnsi="Arial" w:cs="Arial"/>
                <w:sz w:val="16"/>
                <w:szCs w:val="16"/>
                <w:lang w:eastAsia="ro-RO"/>
              </w:rPr>
              <w:t xml:space="preserve"> VI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01B" w:rsidRPr="00674963" w:rsidRDefault="001C101B" w:rsidP="00674963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o-RO"/>
              </w:rPr>
            </w:pPr>
            <w:r w:rsidRPr="00674963">
              <w:rPr>
                <w:rFonts w:ascii="Arial" w:hAnsi="Arial" w:cs="Arial"/>
                <w:sz w:val="16"/>
                <w:szCs w:val="16"/>
                <w:lang w:eastAsia="ro-RO"/>
              </w:rPr>
              <w:t>Şcoala Gimnazială I.G.Duca Petroşani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01B" w:rsidRPr="00674963" w:rsidRDefault="001C101B" w:rsidP="00674963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o-RO"/>
              </w:rPr>
            </w:pPr>
            <w:r w:rsidRPr="00674963">
              <w:rPr>
                <w:rFonts w:ascii="Arial" w:hAnsi="Arial" w:cs="Arial"/>
                <w:sz w:val="16"/>
                <w:szCs w:val="16"/>
                <w:lang w:eastAsia="ro-RO"/>
              </w:rPr>
              <w:t>Stănoi Camelia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01B" w:rsidRPr="00674963" w:rsidRDefault="001C101B" w:rsidP="00674963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o-RO"/>
              </w:rPr>
            </w:pPr>
            <w:r w:rsidRPr="00674963">
              <w:rPr>
                <w:rFonts w:ascii="Arial" w:hAnsi="Arial" w:cs="Arial"/>
                <w:sz w:val="16"/>
                <w:szCs w:val="16"/>
                <w:lang w:eastAsia="ro-RO"/>
              </w:rPr>
              <w:t>9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01B" w:rsidRPr="00674963" w:rsidRDefault="001C101B" w:rsidP="00674963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o-RO"/>
              </w:rPr>
            </w:pPr>
            <w:r w:rsidRPr="00674963">
              <w:rPr>
                <w:rFonts w:ascii="Arial" w:hAnsi="Arial" w:cs="Arial"/>
                <w:sz w:val="16"/>
                <w:szCs w:val="16"/>
                <w:lang w:eastAsia="ro-RO"/>
              </w:rPr>
              <w:t>4,5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01B" w:rsidRPr="00674963" w:rsidRDefault="001C101B" w:rsidP="00674963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o-RO"/>
              </w:rPr>
            </w:pPr>
            <w:r w:rsidRPr="00674963">
              <w:rPr>
                <w:rFonts w:ascii="Arial" w:hAnsi="Arial" w:cs="Arial"/>
                <w:sz w:val="16"/>
                <w:szCs w:val="16"/>
                <w:lang w:eastAsia="ro-RO"/>
              </w:rPr>
              <w:t>3,5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01B" w:rsidRPr="00674963" w:rsidRDefault="001C101B" w:rsidP="00674963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o-RO"/>
              </w:rPr>
            </w:pPr>
            <w:r w:rsidRPr="00674963">
              <w:rPr>
                <w:rFonts w:ascii="Arial" w:hAnsi="Arial" w:cs="Arial"/>
                <w:sz w:val="16"/>
                <w:szCs w:val="16"/>
                <w:lang w:eastAsia="ro-RO"/>
              </w:rPr>
              <w:t>17</w:t>
            </w:r>
          </w:p>
        </w:tc>
      </w:tr>
      <w:tr w:rsidR="001C101B" w:rsidRPr="00C3575D">
        <w:trPr>
          <w:trHeight w:val="285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01B" w:rsidRPr="00674963" w:rsidRDefault="001C101B" w:rsidP="00674963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o-RO"/>
              </w:rPr>
            </w:pPr>
            <w:r w:rsidRPr="00674963">
              <w:rPr>
                <w:rFonts w:ascii="Arial" w:hAnsi="Arial" w:cs="Arial"/>
                <w:sz w:val="16"/>
                <w:szCs w:val="16"/>
                <w:lang w:eastAsia="ro-RO"/>
              </w:rPr>
              <w:t>15</w:t>
            </w:r>
          </w:p>
        </w:tc>
        <w:tc>
          <w:tcPr>
            <w:tcW w:w="2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01B" w:rsidRPr="00674963" w:rsidRDefault="001C101B" w:rsidP="00674963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o-RO"/>
              </w:rPr>
            </w:pPr>
            <w:r w:rsidRPr="00674963">
              <w:rPr>
                <w:rFonts w:ascii="Arial" w:hAnsi="Arial" w:cs="Arial"/>
                <w:sz w:val="16"/>
                <w:szCs w:val="16"/>
                <w:lang w:eastAsia="ro-RO"/>
              </w:rPr>
              <w:t>Radeş  G.F.  Florin – Bogdan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01B" w:rsidRPr="00674963" w:rsidRDefault="001C101B" w:rsidP="00674963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o-RO"/>
              </w:rPr>
            </w:pPr>
            <w:r w:rsidRPr="00674963">
              <w:rPr>
                <w:rFonts w:ascii="Arial" w:hAnsi="Arial" w:cs="Arial"/>
                <w:sz w:val="16"/>
                <w:szCs w:val="16"/>
                <w:lang w:eastAsia="ro-RO"/>
              </w:rPr>
              <w:t xml:space="preserve"> VI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01B" w:rsidRPr="00674963" w:rsidRDefault="001C101B" w:rsidP="00674963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o-RO"/>
              </w:rPr>
            </w:pPr>
            <w:r w:rsidRPr="00674963">
              <w:rPr>
                <w:rFonts w:ascii="Arial" w:hAnsi="Arial" w:cs="Arial"/>
                <w:sz w:val="16"/>
                <w:szCs w:val="16"/>
                <w:lang w:eastAsia="ro-RO"/>
              </w:rPr>
              <w:t>Liceul Tehnologic "RETEZAT" Uricani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01B" w:rsidRPr="00674963" w:rsidRDefault="001C101B" w:rsidP="00674963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o-RO"/>
              </w:rPr>
            </w:pPr>
            <w:r w:rsidRPr="00674963">
              <w:rPr>
                <w:rFonts w:ascii="Arial" w:hAnsi="Arial" w:cs="Arial"/>
                <w:sz w:val="16"/>
                <w:szCs w:val="16"/>
                <w:lang w:eastAsia="ro-RO"/>
              </w:rPr>
              <w:t>Mihăescu Pantelimon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01B" w:rsidRPr="00674963" w:rsidRDefault="001C101B" w:rsidP="00674963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o-RO"/>
              </w:rPr>
            </w:pPr>
            <w:r w:rsidRPr="00674963">
              <w:rPr>
                <w:rFonts w:ascii="Arial" w:hAnsi="Arial" w:cs="Arial"/>
                <w:sz w:val="16"/>
                <w:szCs w:val="16"/>
                <w:lang w:eastAsia="ro-RO"/>
              </w:rPr>
              <w:t>6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01B" w:rsidRPr="00674963" w:rsidRDefault="001C101B" w:rsidP="00674963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o-RO"/>
              </w:rPr>
            </w:pPr>
            <w:r w:rsidRPr="00674963">
              <w:rPr>
                <w:rFonts w:ascii="Arial" w:hAnsi="Arial" w:cs="Arial"/>
                <w:sz w:val="16"/>
                <w:szCs w:val="16"/>
                <w:lang w:eastAsia="ro-RO"/>
              </w:rPr>
              <w:t>4,5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01B" w:rsidRPr="00674963" w:rsidRDefault="001C101B" w:rsidP="00674963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o-RO"/>
              </w:rPr>
            </w:pPr>
            <w:r w:rsidRPr="00674963">
              <w:rPr>
                <w:rFonts w:ascii="Arial" w:hAnsi="Arial" w:cs="Arial"/>
                <w:sz w:val="16"/>
                <w:szCs w:val="16"/>
                <w:lang w:eastAsia="ro-RO"/>
              </w:rPr>
              <w:t>6,25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01B" w:rsidRPr="00674963" w:rsidRDefault="001C101B" w:rsidP="00674963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o-RO"/>
              </w:rPr>
            </w:pPr>
            <w:r w:rsidRPr="00674963">
              <w:rPr>
                <w:rFonts w:ascii="Arial" w:hAnsi="Arial" w:cs="Arial"/>
                <w:sz w:val="16"/>
                <w:szCs w:val="16"/>
                <w:lang w:eastAsia="ro-RO"/>
              </w:rPr>
              <w:t>16,75</w:t>
            </w:r>
          </w:p>
        </w:tc>
      </w:tr>
      <w:tr w:rsidR="001C101B" w:rsidRPr="00C3575D">
        <w:trPr>
          <w:trHeight w:val="285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01B" w:rsidRPr="00674963" w:rsidRDefault="001C101B" w:rsidP="00674963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o-RO"/>
              </w:rPr>
            </w:pPr>
            <w:r w:rsidRPr="00674963">
              <w:rPr>
                <w:rFonts w:ascii="Arial" w:hAnsi="Arial" w:cs="Arial"/>
                <w:sz w:val="16"/>
                <w:szCs w:val="16"/>
                <w:lang w:eastAsia="ro-RO"/>
              </w:rPr>
              <w:t>16</w:t>
            </w:r>
          </w:p>
        </w:tc>
        <w:tc>
          <w:tcPr>
            <w:tcW w:w="2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01B" w:rsidRPr="00674963" w:rsidRDefault="001C101B" w:rsidP="00674963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o-RO"/>
              </w:rPr>
            </w:pPr>
            <w:r w:rsidRPr="00674963">
              <w:rPr>
                <w:rFonts w:ascii="Arial" w:hAnsi="Arial" w:cs="Arial"/>
                <w:sz w:val="16"/>
                <w:szCs w:val="16"/>
                <w:lang w:eastAsia="ro-RO"/>
              </w:rPr>
              <w:t>Secrieru M. Ştefan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01B" w:rsidRPr="00674963" w:rsidRDefault="001C101B" w:rsidP="00674963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o-RO"/>
              </w:rPr>
            </w:pPr>
            <w:r w:rsidRPr="00674963">
              <w:rPr>
                <w:rFonts w:ascii="Arial" w:hAnsi="Arial" w:cs="Arial"/>
                <w:sz w:val="16"/>
                <w:szCs w:val="16"/>
                <w:lang w:eastAsia="ro-RO"/>
              </w:rPr>
              <w:t xml:space="preserve"> VI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01B" w:rsidRPr="00674963" w:rsidRDefault="001C101B" w:rsidP="00674963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o-RO"/>
              </w:rPr>
            </w:pPr>
            <w:r w:rsidRPr="00674963">
              <w:rPr>
                <w:rFonts w:ascii="Arial" w:hAnsi="Arial" w:cs="Arial"/>
                <w:sz w:val="16"/>
                <w:szCs w:val="16"/>
                <w:lang w:eastAsia="ro-RO"/>
              </w:rPr>
              <w:t>Şcoala Gimnazială I.G.Duca Petroşani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01B" w:rsidRPr="00674963" w:rsidRDefault="001C101B" w:rsidP="00674963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o-RO"/>
              </w:rPr>
            </w:pPr>
            <w:r w:rsidRPr="00674963">
              <w:rPr>
                <w:rFonts w:ascii="Arial" w:hAnsi="Arial" w:cs="Arial"/>
                <w:sz w:val="16"/>
                <w:szCs w:val="16"/>
                <w:lang w:eastAsia="ro-RO"/>
              </w:rPr>
              <w:t>Stănoi Camelia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01B" w:rsidRPr="00674963" w:rsidRDefault="001C101B" w:rsidP="00674963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o-RO"/>
              </w:rPr>
            </w:pPr>
            <w:r w:rsidRPr="00674963">
              <w:rPr>
                <w:rFonts w:ascii="Arial" w:hAnsi="Arial" w:cs="Arial"/>
                <w:sz w:val="16"/>
                <w:szCs w:val="16"/>
                <w:lang w:eastAsia="ro-RO"/>
              </w:rPr>
              <w:t>8,75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01B" w:rsidRPr="00674963" w:rsidRDefault="001C101B" w:rsidP="00674963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o-RO"/>
              </w:rPr>
            </w:pPr>
            <w:r w:rsidRPr="00674963">
              <w:rPr>
                <w:rFonts w:ascii="Arial" w:hAnsi="Arial" w:cs="Arial"/>
                <w:sz w:val="16"/>
                <w:szCs w:val="16"/>
                <w:lang w:eastAsia="ro-RO"/>
              </w:rPr>
              <w:t>4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01B" w:rsidRPr="00674963" w:rsidRDefault="001C101B" w:rsidP="00674963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o-RO"/>
              </w:rPr>
            </w:pPr>
            <w:r w:rsidRPr="00674963">
              <w:rPr>
                <w:rFonts w:ascii="Arial" w:hAnsi="Arial" w:cs="Arial"/>
                <w:sz w:val="16"/>
                <w:szCs w:val="16"/>
                <w:lang w:eastAsia="ro-RO"/>
              </w:rPr>
              <w:t>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01B" w:rsidRPr="00674963" w:rsidRDefault="001C101B" w:rsidP="00674963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o-RO"/>
              </w:rPr>
            </w:pPr>
            <w:r w:rsidRPr="00674963">
              <w:rPr>
                <w:rFonts w:ascii="Arial" w:hAnsi="Arial" w:cs="Arial"/>
                <w:sz w:val="16"/>
                <w:szCs w:val="16"/>
                <w:lang w:eastAsia="ro-RO"/>
              </w:rPr>
              <w:t>15,75</w:t>
            </w:r>
          </w:p>
        </w:tc>
      </w:tr>
      <w:tr w:rsidR="001C101B" w:rsidRPr="00C3575D">
        <w:trPr>
          <w:trHeight w:val="285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01B" w:rsidRPr="00674963" w:rsidRDefault="001C101B" w:rsidP="00674963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o-RO"/>
              </w:rPr>
            </w:pPr>
            <w:r w:rsidRPr="00674963">
              <w:rPr>
                <w:rFonts w:ascii="Arial" w:hAnsi="Arial" w:cs="Arial"/>
                <w:sz w:val="16"/>
                <w:szCs w:val="16"/>
                <w:lang w:eastAsia="ro-RO"/>
              </w:rPr>
              <w:t>17</w:t>
            </w:r>
          </w:p>
        </w:tc>
        <w:tc>
          <w:tcPr>
            <w:tcW w:w="2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01B" w:rsidRPr="00674963" w:rsidRDefault="001C101B" w:rsidP="00674963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o-RO"/>
              </w:rPr>
            </w:pPr>
            <w:r w:rsidRPr="00674963">
              <w:rPr>
                <w:rFonts w:ascii="Arial" w:hAnsi="Arial" w:cs="Arial"/>
                <w:sz w:val="16"/>
                <w:szCs w:val="16"/>
                <w:lang w:eastAsia="ro-RO"/>
              </w:rPr>
              <w:t>Şerban C. Bianca- Cristina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01B" w:rsidRPr="00674963" w:rsidRDefault="001C101B" w:rsidP="00674963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o-RO"/>
              </w:rPr>
            </w:pPr>
            <w:r w:rsidRPr="00674963">
              <w:rPr>
                <w:rFonts w:ascii="Arial" w:hAnsi="Arial" w:cs="Arial"/>
                <w:sz w:val="16"/>
                <w:szCs w:val="16"/>
                <w:lang w:eastAsia="ro-RO"/>
              </w:rPr>
              <w:t xml:space="preserve"> VI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01B" w:rsidRPr="00674963" w:rsidRDefault="001C101B" w:rsidP="00674963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o-RO"/>
              </w:rPr>
            </w:pPr>
            <w:r w:rsidRPr="00674963">
              <w:rPr>
                <w:rFonts w:ascii="Arial" w:hAnsi="Arial" w:cs="Arial"/>
                <w:sz w:val="16"/>
                <w:szCs w:val="16"/>
                <w:lang w:eastAsia="ro-RO"/>
              </w:rPr>
              <w:t xml:space="preserve">C.T. Mihai Viteazu Vulcan - Scoala Gimnaziala Nr.5 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01B" w:rsidRPr="00674963" w:rsidRDefault="001C101B" w:rsidP="00674963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o-RO"/>
              </w:rPr>
            </w:pPr>
            <w:r w:rsidRPr="00674963">
              <w:rPr>
                <w:rFonts w:ascii="Arial" w:hAnsi="Arial" w:cs="Arial"/>
                <w:sz w:val="16"/>
                <w:szCs w:val="16"/>
                <w:lang w:eastAsia="ro-RO"/>
              </w:rPr>
              <w:t>Perţ Maria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01B" w:rsidRPr="00674963" w:rsidRDefault="001C101B" w:rsidP="00674963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o-RO"/>
              </w:rPr>
            </w:pPr>
            <w:r w:rsidRPr="00674963">
              <w:rPr>
                <w:rFonts w:ascii="Arial" w:hAnsi="Arial" w:cs="Arial"/>
                <w:sz w:val="16"/>
                <w:szCs w:val="16"/>
                <w:lang w:eastAsia="ro-RO"/>
              </w:rPr>
              <w:t>8,75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01B" w:rsidRPr="00674963" w:rsidRDefault="001C101B" w:rsidP="00674963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o-RO"/>
              </w:rPr>
            </w:pPr>
            <w:r w:rsidRPr="00674963">
              <w:rPr>
                <w:rFonts w:ascii="Arial" w:hAnsi="Arial" w:cs="Arial"/>
                <w:sz w:val="16"/>
                <w:szCs w:val="16"/>
                <w:lang w:eastAsia="ro-RO"/>
              </w:rPr>
              <w:t>4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01B" w:rsidRPr="00674963" w:rsidRDefault="001C101B" w:rsidP="00674963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o-RO"/>
              </w:rPr>
            </w:pPr>
            <w:r w:rsidRPr="00674963">
              <w:rPr>
                <w:rFonts w:ascii="Arial" w:hAnsi="Arial" w:cs="Arial"/>
                <w:sz w:val="16"/>
                <w:szCs w:val="16"/>
                <w:lang w:eastAsia="ro-RO"/>
              </w:rPr>
              <w:t>2,5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01B" w:rsidRPr="00674963" w:rsidRDefault="001C101B" w:rsidP="00674963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o-RO"/>
              </w:rPr>
            </w:pPr>
            <w:r w:rsidRPr="00674963">
              <w:rPr>
                <w:rFonts w:ascii="Arial" w:hAnsi="Arial" w:cs="Arial"/>
                <w:sz w:val="16"/>
                <w:szCs w:val="16"/>
                <w:lang w:eastAsia="ro-RO"/>
              </w:rPr>
              <w:t>15,25</w:t>
            </w:r>
          </w:p>
        </w:tc>
      </w:tr>
      <w:tr w:rsidR="001C101B" w:rsidRPr="00C3575D">
        <w:trPr>
          <w:trHeight w:val="285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01B" w:rsidRPr="00674963" w:rsidRDefault="001C101B" w:rsidP="00674963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o-RO"/>
              </w:rPr>
            </w:pPr>
            <w:r w:rsidRPr="00674963">
              <w:rPr>
                <w:rFonts w:ascii="Arial" w:hAnsi="Arial" w:cs="Arial"/>
                <w:sz w:val="16"/>
                <w:szCs w:val="16"/>
                <w:lang w:eastAsia="ro-RO"/>
              </w:rPr>
              <w:t>18</w:t>
            </w:r>
          </w:p>
        </w:tc>
        <w:tc>
          <w:tcPr>
            <w:tcW w:w="2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01B" w:rsidRPr="00674963" w:rsidRDefault="001C101B" w:rsidP="00674963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o-RO"/>
              </w:rPr>
            </w:pPr>
            <w:r w:rsidRPr="00674963">
              <w:rPr>
                <w:rFonts w:ascii="Arial" w:hAnsi="Arial" w:cs="Arial"/>
                <w:sz w:val="16"/>
                <w:szCs w:val="16"/>
                <w:lang w:eastAsia="ro-RO"/>
              </w:rPr>
              <w:t>Roşca M Denisa Mihaela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01B" w:rsidRPr="00674963" w:rsidRDefault="001C101B" w:rsidP="00674963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o-RO"/>
              </w:rPr>
            </w:pPr>
            <w:r w:rsidRPr="00674963">
              <w:rPr>
                <w:rFonts w:ascii="Arial" w:hAnsi="Arial" w:cs="Arial"/>
                <w:sz w:val="16"/>
                <w:szCs w:val="16"/>
                <w:lang w:eastAsia="ro-RO"/>
              </w:rPr>
              <w:t xml:space="preserve"> VI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01B" w:rsidRPr="00674963" w:rsidRDefault="001C101B" w:rsidP="00674963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o-RO"/>
              </w:rPr>
            </w:pPr>
            <w:r w:rsidRPr="00674963">
              <w:rPr>
                <w:rFonts w:ascii="Arial" w:hAnsi="Arial" w:cs="Arial"/>
                <w:sz w:val="16"/>
                <w:szCs w:val="16"/>
                <w:lang w:eastAsia="ro-RO"/>
              </w:rPr>
              <w:t>C. N. Mihai Eminescu Petroşani - Şc. Gimn. Avram Stanca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01B" w:rsidRPr="00674963" w:rsidRDefault="001C101B" w:rsidP="00674963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o-RO"/>
              </w:rPr>
            </w:pPr>
            <w:r w:rsidRPr="00674963">
              <w:rPr>
                <w:rFonts w:ascii="Arial" w:hAnsi="Arial" w:cs="Arial"/>
                <w:sz w:val="16"/>
                <w:szCs w:val="16"/>
                <w:lang w:eastAsia="ro-RO"/>
              </w:rPr>
              <w:t>Duduială - Bârsan Gianina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01B" w:rsidRPr="00674963" w:rsidRDefault="001C101B" w:rsidP="00674963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o-RO"/>
              </w:rPr>
            </w:pPr>
            <w:r w:rsidRPr="00674963">
              <w:rPr>
                <w:rFonts w:ascii="Arial" w:hAnsi="Arial" w:cs="Arial"/>
                <w:sz w:val="16"/>
                <w:szCs w:val="16"/>
                <w:lang w:eastAsia="ro-RO"/>
              </w:rPr>
              <w:t>7,5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01B" w:rsidRPr="00674963" w:rsidRDefault="001C101B" w:rsidP="00674963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o-RO"/>
              </w:rPr>
            </w:pPr>
            <w:r w:rsidRPr="00674963">
              <w:rPr>
                <w:rFonts w:ascii="Arial" w:hAnsi="Arial" w:cs="Arial"/>
                <w:sz w:val="16"/>
                <w:szCs w:val="16"/>
                <w:lang w:eastAsia="ro-RO"/>
              </w:rPr>
              <w:t>1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01B" w:rsidRPr="00674963" w:rsidRDefault="001C101B" w:rsidP="00674963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o-RO"/>
              </w:rPr>
            </w:pPr>
            <w:r w:rsidRPr="00674963">
              <w:rPr>
                <w:rFonts w:ascii="Arial" w:hAnsi="Arial" w:cs="Arial"/>
                <w:sz w:val="16"/>
                <w:szCs w:val="16"/>
                <w:lang w:eastAsia="ro-RO"/>
              </w:rPr>
              <w:t>6,25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01B" w:rsidRPr="00674963" w:rsidRDefault="001C101B" w:rsidP="00674963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o-RO"/>
              </w:rPr>
            </w:pPr>
            <w:r w:rsidRPr="00674963">
              <w:rPr>
                <w:rFonts w:ascii="Arial" w:hAnsi="Arial" w:cs="Arial"/>
                <w:sz w:val="16"/>
                <w:szCs w:val="16"/>
                <w:lang w:eastAsia="ro-RO"/>
              </w:rPr>
              <w:t>14,75</w:t>
            </w:r>
          </w:p>
        </w:tc>
      </w:tr>
      <w:tr w:rsidR="001C101B" w:rsidRPr="00C3575D">
        <w:trPr>
          <w:trHeight w:val="285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01B" w:rsidRPr="00674963" w:rsidRDefault="001C101B" w:rsidP="00674963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o-RO"/>
              </w:rPr>
            </w:pPr>
            <w:r w:rsidRPr="00674963">
              <w:rPr>
                <w:rFonts w:ascii="Arial" w:hAnsi="Arial" w:cs="Arial"/>
                <w:sz w:val="16"/>
                <w:szCs w:val="16"/>
                <w:lang w:eastAsia="ro-RO"/>
              </w:rPr>
              <w:t>19</w:t>
            </w:r>
          </w:p>
        </w:tc>
        <w:tc>
          <w:tcPr>
            <w:tcW w:w="2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01B" w:rsidRPr="00674963" w:rsidRDefault="001C101B" w:rsidP="00674963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o-RO"/>
              </w:rPr>
            </w:pPr>
            <w:r w:rsidRPr="00674963">
              <w:rPr>
                <w:rFonts w:ascii="Arial" w:hAnsi="Arial" w:cs="Arial"/>
                <w:sz w:val="16"/>
                <w:szCs w:val="16"/>
                <w:lang w:eastAsia="ro-RO"/>
              </w:rPr>
              <w:t>Anechitei  V. Diana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01B" w:rsidRPr="00674963" w:rsidRDefault="001C101B" w:rsidP="00674963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o-RO"/>
              </w:rPr>
            </w:pPr>
            <w:r w:rsidRPr="00674963">
              <w:rPr>
                <w:rFonts w:ascii="Arial" w:hAnsi="Arial" w:cs="Arial"/>
                <w:sz w:val="16"/>
                <w:szCs w:val="16"/>
                <w:lang w:eastAsia="ro-RO"/>
              </w:rPr>
              <w:t xml:space="preserve"> VI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01B" w:rsidRPr="00674963" w:rsidRDefault="001C101B" w:rsidP="00674963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o-RO"/>
              </w:rPr>
            </w:pPr>
            <w:r w:rsidRPr="00674963">
              <w:rPr>
                <w:rFonts w:ascii="Arial" w:hAnsi="Arial" w:cs="Arial"/>
                <w:sz w:val="16"/>
                <w:szCs w:val="16"/>
                <w:lang w:eastAsia="ro-RO"/>
              </w:rPr>
              <w:t>Şcoala Gimnazială I.D.Sîrbu Petrila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01B" w:rsidRPr="00674963" w:rsidRDefault="001C101B" w:rsidP="00674963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o-RO"/>
              </w:rPr>
            </w:pPr>
            <w:r w:rsidRPr="00674963">
              <w:rPr>
                <w:rFonts w:ascii="Arial" w:hAnsi="Arial" w:cs="Arial"/>
                <w:sz w:val="16"/>
                <w:szCs w:val="16"/>
                <w:lang w:eastAsia="ro-RO"/>
              </w:rPr>
              <w:t>Ardelean Nicolae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01B" w:rsidRPr="00674963" w:rsidRDefault="001C101B" w:rsidP="00674963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o-RO"/>
              </w:rPr>
            </w:pPr>
            <w:r w:rsidRPr="00674963">
              <w:rPr>
                <w:rFonts w:ascii="Arial" w:hAnsi="Arial" w:cs="Arial"/>
                <w:sz w:val="16"/>
                <w:szCs w:val="16"/>
                <w:lang w:eastAsia="ro-RO"/>
              </w:rPr>
              <w:t>8,25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01B" w:rsidRPr="00674963" w:rsidRDefault="001C101B" w:rsidP="00674963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o-RO"/>
              </w:rPr>
            </w:pPr>
            <w:r w:rsidRPr="00674963">
              <w:rPr>
                <w:rFonts w:ascii="Arial" w:hAnsi="Arial" w:cs="Arial"/>
                <w:sz w:val="16"/>
                <w:szCs w:val="16"/>
                <w:lang w:eastAsia="ro-RO"/>
              </w:rPr>
              <w:t>1,5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01B" w:rsidRPr="00674963" w:rsidRDefault="001C101B" w:rsidP="00674963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o-RO"/>
              </w:rPr>
            </w:pPr>
            <w:r w:rsidRPr="00674963">
              <w:rPr>
                <w:rFonts w:ascii="Arial" w:hAnsi="Arial" w:cs="Arial"/>
                <w:sz w:val="16"/>
                <w:szCs w:val="16"/>
                <w:lang w:eastAsia="ro-RO"/>
              </w:rPr>
              <w:t>4,75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01B" w:rsidRPr="00674963" w:rsidRDefault="001C101B" w:rsidP="00674963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o-RO"/>
              </w:rPr>
            </w:pPr>
            <w:r w:rsidRPr="00674963">
              <w:rPr>
                <w:rFonts w:ascii="Arial" w:hAnsi="Arial" w:cs="Arial"/>
                <w:sz w:val="16"/>
                <w:szCs w:val="16"/>
                <w:lang w:eastAsia="ro-RO"/>
              </w:rPr>
              <w:t>14,5</w:t>
            </w:r>
          </w:p>
        </w:tc>
      </w:tr>
      <w:tr w:rsidR="001C101B" w:rsidRPr="00C3575D">
        <w:trPr>
          <w:trHeight w:val="285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01B" w:rsidRPr="00674963" w:rsidRDefault="001C101B" w:rsidP="00674963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o-RO"/>
              </w:rPr>
            </w:pPr>
            <w:r w:rsidRPr="00674963">
              <w:rPr>
                <w:rFonts w:ascii="Arial" w:hAnsi="Arial" w:cs="Arial"/>
                <w:sz w:val="16"/>
                <w:szCs w:val="16"/>
                <w:lang w:eastAsia="ro-RO"/>
              </w:rPr>
              <w:t>20</w:t>
            </w:r>
          </w:p>
        </w:tc>
        <w:tc>
          <w:tcPr>
            <w:tcW w:w="2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01B" w:rsidRPr="00674963" w:rsidRDefault="001C101B" w:rsidP="00674963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o-RO"/>
              </w:rPr>
            </w:pPr>
            <w:r w:rsidRPr="00674963">
              <w:rPr>
                <w:rFonts w:ascii="Arial" w:hAnsi="Arial" w:cs="Arial"/>
                <w:sz w:val="16"/>
                <w:szCs w:val="16"/>
                <w:lang w:eastAsia="ro-RO"/>
              </w:rPr>
              <w:t>Soos I. Ioana Alexandra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01B" w:rsidRPr="00674963" w:rsidRDefault="001C101B" w:rsidP="00674963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o-RO"/>
              </w:rPr>
            </w:pPr>
            <w:r w:rsidRPr="00674963">
              <w:rPr>
                <w:rFonts w:ascii="Arial" w:hAnsi="Arial" w:cs="Arial"/>
                <w:sz w:val="16"/>
                <w:szCs w:val="16"/>
                <w:lang w:eastAsia="ro-RO"/>
              </w:rPr>
              <w:t xml:space="preserve"> VI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01B" w:rsidRPr="00674963" w:rsidRDefault="001C101B" w:rsidP="00674963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o-RO"/>
              </w:rPr>
            </w:pPr>
            <w:r w:rsidRPr="00674963">
              <w:rPr>
                <w:rFonts w:ascii="Arial" w:hAnsi="Arial" w:cs="Arial"/>
                <w:sz w:val="16"/>
                <w:szCs w:val="16"/>
                <w:lang w:eastAsia="ro-RO"/>
              </w:rPr>
              <w:t>Şcoala Gimnazială Nr. 7 Petroşani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01B" w:rsidRPr="00674963" w:rsidRDefault="001C101B" w:rsidP="00674963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o-RO"/>
              </w:rPr>
            </w:pPr>
            <w:r w:rsidRPr="00674963">
              <w:rPr>
                <w:rFonts w:ascii="Arial" w:hAnsi="Arial" w:cs="Arial"/>
                <w:sz w:val="16"/>
                <w:szCs w:val="16"/>
                <w:lang w:eastAsia="ro-RO"/>
              </w:rPr>
              <w:t>Szollosi – Moţa Cristina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01B" w:rsidRPr="00674963" w:rsidRDefault="001C101B" w:rsidP="00674963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o-RO"/>
              </w:rPr>
            </w:pPr>
            <w:r w:rsidRPr="00674963">
              <w:rPr>
                <w:rFonts w:ascii="Arial" w:hAnsi="Arial" w:cs="Arial"/>
                <w:sz w:val="16"/>
                <w:szCs w:val="16"/>
                <w:lang w:eastAsia="ro-RO"/>
              </w:rPr>
              <w:t>9,25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01B" w:rsidRPr="00674963" w:rsidRDefault="001C101B" w:rsidP="00674963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o-RO"/>
              </w:rPr>
            </w:pPr>
            <w:r w:rsidRPr="00674963">
              <w:rPr>
                <w:rFonts w:ascii="Arial" w:hAnsi="Arial" w:cs="Arial"/>
                <w:sz w:val="16"/>
                <w:szCs w:val="16"/>
                <w:lang w:eastAsia="ro-RO"/>
              </w:rPr>
              <w:t>1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01B" w:rsidRPr="00674963" w:rsidRDefault="001C101B" w:rsidP="00674963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o-RO"/>
              </w:rPr>
            </w:pPr>
            <w:r w:rsidRPr="00674963">
              <w:rPr>
                <w:rFonts w:ascii="Arial" w:hAnsi="Arial" w:cs="Arial"/>
                <w:sz w:val="16"/>
                <w:szCs w:val="16"/>
                <w:lang w:eastAsia="ro-RO"/>
              </w:rPr>
              <w:t>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01B" w:rsidRPr="00674963" w:rsidRDefault="001C101B" w:rsidP="00674963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o-RO"/>
              </w:rPr>
            </w:pPr>
            <w:r w:rsidRPr="00674963">
              <w:rPr>
                <w:rFonts w:ascii="Arial" w:hAnsi="Arial" w:cs="Arial"/>
                <w:sz w:val="16"/>
                <w:szCs w:val="16"/>
                <w:lang w:eastAsia="ro-RO"/>
              </w:rPr>
              <w:t>14,25</w:t>
            </w:r>
          </w:p>
        </w:tc>
      </w:tr>
      <w:tr w:rsidR="001C101B" w:rsidRPr="00C3575D">
        <w:trPr>
          <w:trHeight w:val="285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01B" w:rsidRPr="00674963" w:rsidRDefault="001C101B" w:rsidP="00674963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o-RO"/>
              </w:rPr>
            </w:pPr>
            <w:r w:rsidRPr="00674963">
              <w:rPr>
                <w:rFonts w:ascii="Arial" w:hAnsi="Arial" w:cs="Arial"/>
                <w:sz w:val="16"/>
                <w:szCs w:val="16"/>
                <w:lang w:eastAsia="ro-RO"/>
              </w:rPr>
              <w:t>21</w:t>
            </w:r>
          </w:p>
        </w:tc>
        <w:tc>
          <w:tcPr>
            <w:tcW w:w="2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01B" w:rsidRPr="00674963" w:rsidRDefault="001C101B" w:rsidP="00674963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o-RO"/>
              </w:rPr>
            </w:pPr>
            <w:r w:rsidRPr="00674963">
              <w:rPr>
                <w:rFonts w:ascii="Arial" w:hAnsi="Arial" w:cs="Arial"/>
                <w:sz w:val="16"/>
                <w:szCs w:val="16"/>
                <w:lang w:eastAsia="ro-RO"/>
              </w:rPr>
              <w:t xml:space="preserve">Topârcean M. Ovidiu 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01B" w:rsidRPr="00674963" w:rsidRDefault="001C101B" w:rsidP="00674963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o-RO"/>
              </w:rPr>
            </w:pPr>
            <w:r w:rsidRPr="00674963">
              <w:rPr>
                <w:rFonts w:ascii="Arial" w:hAnsi="Arial" w:cs="Arial"/>
                <w:sz w:val="16"/>
                <w:szCs w:val="16"/>
                <w:lang w:eastAsia="ro-RO"/>
              </w:rPr>
              <w:t xml:space="preserve"> VI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01B" w:rsidRPr="00674963" w:rsidRDefault="001C101B" w:rsidP="00674963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o-RO"/>
              </w:rPr>
            </w:pPr>
            <w:r w:rsidRPr="00674963">
              <w:rPr>
                <w:rFonts w:ascii="Arial" w:hAnsi="Arial" w:cs="Arial"/>
                <w:sz w:val="16"/>
                <w:szCs w:val="16"/>
                <w:lang w:eastAsia="ro-RO"/>
              </w:rPr>
              <w:t>Şcoala Gimnazială I.G.Duca Petroşani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01B" w:rsidRPr="00674963" w:rsidRDefault="001C101B" w:rsidP="00674963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o-RO"/>
              </w:rPr>
            </w:pPr>
            <w:r w:rsidRPr="00674963">
              <w:rPr>
                <w:rFonts w:ascii="Arial" w:hAnsi="Arial" w:cs="Arial"/>
                <w:sz w:val="16"/>
                <w:szCs w:val="16"/>
                <w:lang w:eastAsia="ro-RO"/>
              </w:rPr>
              <w:t>Stănoi Camelia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01B" w:rsidRPr="00674963" w:rsidRDefault="001C101B" w:rsidP="00674963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o-RO"/>
              </w:rPr>
            </w:pPr>
            <w:r w:rsidRPr="00674963">
              <w:rPr>
                <w:rFonts w:ascii="Arial" w:hAnsi="Arial" w:cs="Arial"/>
                <w:sz w:val="16"/>
                <w:szCs w:val="16"/>
                <w:lang w:eastAsia="ro-RO"/>
              </w:rPr>
              <w:t>9,25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01B" w:rsidRPr="00674963" w:rsidRDefault="001C101B" w:rsidP="00674963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o-RO"/>
              </w:rPr>
            </w:pPr>
            <w:r w:rsidRPr="00674963">
              <w:rPr>
                <w:rFonts w:ascii="Arial" w:hAnsi="Arial" w:cs="Arial"/>
                <w:sz w:val="16"/>
                <w:szCs w:val="16"/>
                <w:lang w:eastAsia="ro-RO"/>
              </w:rPr>
              <w:t>1,5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01B" w:rsidRPr="00674963" w:rsidRDefault="001C101B" w:rsidP="00674963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o-RO"/>
              </w:rPr>
            </w:pPr>
            <w:r w:rsidRPr="00674963">
              <w:rPr>
                <w:rFonts w:ascii="Arial" w:hAnsi="Arial" w:cs="Arial"/>
                <w:sz w:val="16"/>
                <w:szCs w:val="16"/>
                <w:lang w:eastAsia="ro-RO"/>
              </w:rPr>
              <w:t>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01B" w:rsidRPr="00674963" w:rsidRDefault="001C101B" w:rsidP="00674963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o-RO"/>
              </w:rPr>
            </w:pPr>
            <w:r w:rsidRPr="00674963">
              <w:rPr>
                <w:rFonts w:ascii="Arial" w:hAnsi="Arial" w:cs="Arial"/>
                <w:sz w:val="16"/>
                <w:szCs w:val="16"/>
                <w:lang w:eastAsia="ro-RO"/>
              </w:rPr>
              <w:t>14,25</w:t>
            </w:r>
          </w:p>
        </w:tc>
      </w:tr>
      <w:tr w:rsidR="001C101B" w:rsidRPr="00C3575D">
        <w:trPr>
          <w:trHeight w:val="285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01B" w:rsidRPr="00674963" w:rsidRDefault="001C101B" w:rsidP="00674963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o-RO"/>
              </w:rPr>
            </w:pPr>
            <w:r w:rsidRPr="00674963">
              <w:rPr>
                <w:rFonts w:ascii="Arial" w:hAnsi="Arial" w:cs="Arial"/>
                <w:sz w:val="16"/>
                <w:szCs w:val="16"/>
                <w:lang w:eastAsia="ro-RO"/>
              </w:rPr>
              <w:t>22</w:t>
            </w:r>
          </w:p>
        </w:tc>
        <w:tc>
          <w:tcPr>
            <w:tcW w:w="2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01B" w:rsidRPr="00674963" w:rsidRDefault="001C101B" w:rsidP="00674963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o-RO"/>
              </w:rPr>
            </w:pPr>
            <w:r w:rsidRPr="00674963">
              <w:rPr>
                <w:rFonts w:ascii="Arial" w:hAnsi="Arial" w:cs="Arial"/>
                <w:sz w:val="16"/>
                <w:szCs w:val="16"/>
                <w:lang w:eastAsia="ro-RO"/>
              </w:rPr>
              <w:t>Brînzan D. Andra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01B" w:rsidRPr="00674963" w:rsidRDefault="001C101B" w:rsidP="00674963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o-RO"/>
              </w:rPr>
            </w:pPr>
            <w:r w:rsidRPr="00674963">
              <w:rPr>
                <w:rFonts w:ascii="Arial" w:hAnsi="Arial" w:cs="Arial"/>
                <w:sz w:val="16"/>
                <w:szCs w:val="16"/>
                <w:lang w:eastAsia="ro-RO"/>
              </w:rPr>
              <w:t xml:space="preserve"> VI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01B" w:rsidRPr="00674963" w:rsidRDefault="001C101B" w:rsidP="00674963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o-RO"/>
              </w:rPr>
            </w:pPr>
            <w:r w:rsidRPr="00674963">
              <w:rPr>
                <w:rFonts w:ascii="Arial" w:hAnsi="Arial" w:cs="Arial"/>
                <w:sz w:val="16"/>
                <w:szCs w:val="16"/>
                <w:lang w:eastAsia="ro-RO"/>
              </w:rPr>
              <w:t>C. N. Mihai Eminescu Petroşani - Şc. Gimn. Avram Stanca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01B" w:rsidRPr="00674963" w:rsidRDefault="001C101B" w:rsidP="00674963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o-RO"/>
              </w:rPr>
            </w:pPr>
            <w:r w:rsidRPr="00674963">
              <w:rPr>
                <w:rFonts w:ascii="Arial" w:hAnsi="Arial" w:cs="Arial"/>
                <w:sz w:val="16"/>
                <w:szCs w:val="16"/>
                <w:lang w:eastAsia="ro-RO"/>
              </w:rPr>
              <w:t>Duduială - Bârsan Gianina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01B" w:rsidRPr="00674963" w:rsidRDefault="001C101B" w:rsidP="00674963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o-RO"/>
              </w:rPr>
            </w:pPr>
            <w:r w:rsidRPr="00674963">
              <w:rPr>
                <w:rFonts w:ascii="Arial" w:hAnsi="Arial" w:cs="Arial"/>
                <w:sz w:val="16"/>
                <w:szCs w:val="16"/>
                <w:lang w:eastAsia="ro-RO"/>
              </w:rPr>
              <w:t>9,25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01B" w:rsidRPr="00674963" w:rsidRDefault="001C101B" w:rsidP="00674963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o-RO"/>
              </w:rPr>
            </w:pPr>
            <w:r w:rsidRPr="00674963">
              <w:rPr>
                <w:rFonts w:ascii="Arial" w:hAnsi="Arial" w:cs="Arial"/>
                <w:sz w:val="16"/>
                <w:szCs w:val="16"/>
                <w:lang w:eastAsia="ro-RO"/>
              </w:rPr>
              <w:t>1,5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01B" w:rsidRPr="00674963" w:rsidRDefault="001C101B" w:rsidP="00674963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o-RO"/>
              </w:rPr>
            </w:pPr>
            <w:r w:rsidRPr="00674963">
              <w:rPr>
                <w:rFonts w:ascii="Arial" w:hAnsi="Arial" w:cs="Arial"/>
                <w:sz w:val="16"/>
                <w:szCs w:val="16"/>
                <w:lang w:eastAsia="ro-RO"/>
              </w:rPr>
              <w:t>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01B" w:rsidRPr="00674963" w:rsidRDefault="001C101B" w:rsidP="00674963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o-RO"/>
              </w:rPr>
            </w:pPr>
            <w:r w:rsidRPr="00674963">
              <w:rPr>
                <w:rFonts w:ascii="Arial" w:hAnsi="Arial" w:cs="Arial"/>
                <w:sz w:val="16"/>
                <w:szCs w:val="16"/>
                <w:lang w:eastAsia="ro-RO"/>
              </w:rPr>
              <w:t>13,75</w:t>
            </w:r>
          </w:p>
        </w:tc>
      </w:tr>
      <w:tr w:rsidR="001C101B" w:rsidRPr="00C3575D">
        <w:trPr>
          <w:trHeight w:val="285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01B" w:rsidRPr="00674963" w:rsidRDefault="001C101B" w:rsidP="00674963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o-RO"/>
              </w:rPr>
            </w:pPr>
            <w:r w:rsidRPr="00674963">
              <w:rPr>
                <w:rFonts w:ascii="Arial" w:hAnsi="Arial" w:cs="Arial"/>
                <w:sz w:val="16"/>
                <w:szCs w:val="16"/>
                <w:lang w:eastAsia="ro-RO"/>
              </w:rPr>
              <w:t>23</w:t>
            </w:r>
          </w:p>
        </w:tc>
        <w:tc>
          <w:tcPr>
            <w:tcW w:w="2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01B" w:rsidRPr="00674963" w:rsidRDefault="001C101B" w:rsidP="00674963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o-RO"/>
              </w:rPr>
            </w:pPr>
            <w:r w:rsidRPr="00674963">
              <w:rPr>
                <w:rFonts w:ascii="Arial" w:hAnsi="Arial" w:cs="Arial"/>
                <w:sz w:val="16"/>
                <w:szCs w:val="16"/>
                <w:lang w:eastAsia="ro-RO"/>
              </w:rPr>
              <w:t>Dinu C. Alexandra Deliana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01B" w:rsidRPr="00674963" w:rsidRDefault="001C101B" w:rsidP="00674963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o-RO"/>
              </w:rPr>
            </w:pPr>
            <w:r w:rsidRPr="00674963">
              <w:rPr>
                <w:rFonts w:ascii="Arial" w:hAnsi="Arial" w:cs="Arial"/>
                <w:sz w:val="16"/>
                <w:szCs w:val="16"/>
                <w:lang w:eastAsia="ro-RO"/>
              </w:rPr>
              <w:t xml:space="preserve"> VI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01B" w:rsidRPr="00674963" w:rsidRDefault="001C101B" w:rsidP="00674963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o-RO"/>
              </w:rPr>
            </w:pPr>
            <w:r w:rsidRPr="00674963">
              <w:rPr>
                <w:rFonts w:ascii="Arial" w:hAnsi="Arial" w:cs="Arial"/>
                <w:sz w:val="16"/>
                <w:szCs w:val="16"/>
                <w:lang w:eastAsia="ro-RO"/>
              </w:rPr>
              <w:t>C. N. Mihai Eminescu Petroşani - Şc. Gimn. Avram Stanca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01B" w:rsidRPr="00674963" w:rsidRDefault="001C101B" w:rsidP="00674963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o-RO"/>
              </w:rPr>
            </w:pPr>
            <w:r w:rsidRPr="00674963">
              <w:rPr>
                <w:rFonts w:ascii="Arial" w:hAnsi="Arial" w:cs="Arial"/>
                <w:sz w:val="16"/>
                <w:szCs w:val="16"/>
                <w:lang w:eastAsia="ro-RO"/>
              </w:rPr>
              <w:t>Duduială - Bârsan Gianina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01B" w:rsidRPr="00674963" w:rsidRDefault="001C101B" w:rsidP="00674963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o-RO"/>
              </w:rPr>
            </w:pPr>
            <w:r w:rsidRPr="00674963">
              <w:rPr>
                <w:rFonts w:ascii="Arial" w:hAnsi="Arial" w:cs="Arial"/>
                <w:sz w:val="16"/>
                <w:szCs w:val="16"/>
                <w:lang w:eastAsia="ro-RO"/>
              </w:rPr>
              <w:t>7,25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01B" w:rsidRPr="00674963" w:rsidRDefault="001C101B" w:rsidP="00674963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o-RO"/>
              </w:rPr>
            </w:pPr>
            <w:r w:rsidRPr="00674963">
              <w:rPr>
                <w:rFonts w:ascii="Arial" w:hAnsi="Arial" w:cs="Arial"/>
                <w:sz w:val="16"/>
                <w:szCs w:val="16"/>
                <w:lang w:eastAsia="ro-RO"/>
              </w:rPr>
              <w:t>1,5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01B" w:rsidRPr="00674963" w:rsidRDefault="001C101B" w:rsidP="00674963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o-RO"/>
              </w:rPr>
            </w:pPr>
            <w:r w:rsidRPr="00674963">
              <w:rPr>
                <w:rFonts w:ascii="Arial" w:hAnsi="Arial" w:cs="Arial"/>
                <w:sz w:val="16"/>
                <w:szCs w:val="16"/>
                <w:lang w:eastAsia="ro-RO"/>
              </w:rPr>
              <w:t>4,75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01B" w:rsidRPr="00674963" w:rsidRDefault="001C101B" w:rsidP="00674963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o-RO"/>
              </w:rPr>
            </w:pPr>
            <w:r w:rsidRPr="00674963">
              <w:rPr>
                <w:rFonts w:ascii="Arial" w:hAnsi="Arial" w:cs="Arial"/>
                <w:sz w:val="16"/>
                <w:szCs w:val="16"/>
                <w:lang w:eastAsia="ro-RO"/>
              </w:rPr>
              <w:t>13,5</w:t>
            </w:r>
          </w:p>
        </w:tc>
      </w:tr>
      <w:tr w:rsidR="001C101B" w:rsidRPr="00C3575D">
        <w:trPr>
          <w:trHeight w:val="285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01B" w:rsidRPr="00674963" w:rsidRDefault="001C101B" w:rsidP="00674963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o-RO"/>
              </w:rPr>
            </w:pPr>
            <w:r w:rsidRPr="00674963">
              <w:rPr>
                <w:rFonts w:ascii="Arial" w:hAnsi="Arial" w:cs="Arial"/>
                <w:sz w:val="16"/>
                <w:szCs w:val="16"/>
                <w:lang w:eastAsia="ro-RO"/>
              </w:rPr>
              <w:t>24</w:t>
            </w:r>
          </w:p>
        </w:tc>
        <w:tc>
          <w:tcPr>
            <w:tcW w:w="2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01B" w:rsidRPr="00674963" w:rsidRDefault="001C101B" w:rsidP="00674963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o-RO"/>
              </w:rPr>
            </w:pPr>
            <w:r w:rsidRPr="00674963">
              <w:rPr>
                <w:rFonts w:ascii="Arial" w:hAnsi="Arial" w:cs="Arial"/>
                <w:sz w:val="16"/>
                <w:szCs w:val="16"/>
                <w:lang w:eastAsia="ro-RO"/>
              </w:rPr>
              <w:t>Hebel O. Antoniu Gabriel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01B" w:rsidRPr="00674963" w:rsidRDefault="001C101B" w:rsidP="00674963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o-RO"/>
              </w:rPr>
            </w:pPr>
            <w:r w:rsidRPr="00674963">
              <w:rPr>
                <w:rFonts w:ascii="Arial" w:hAnsi="Arial" w:cs="Arial"/>
                <w:sz w:val="16"/>
                <w:szCs w:val="16"/>
                <w:lang w:eastAsia="ro-RO"/>
              </w:rPr>
              <w:t xml:space="preserve"> VI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01B" w:rsidRPr="00674963" w:rsidRDefault="001C101B" w:rsidP="00674963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o-RO"/>
              </w:rPr>
            </w:pPr>
            <w:r w:rsidRPr="00674963">
              <w:rPr>
                <w:rFonts w:ascii="Arial" w:hAnsi="Arial" w:cs="Arial"/>
                <w:sz w:val="16"/>
                <w:szCs w:val="16"/>
                <w:lang w:eastAsia="ro-RO"/>
              </w:rPr>
              <w:t>C. N. Mihai Eminescu Petroşani - Şc. Gimn. Avram Stanca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01B" w:rsidRPr="00674963" w:rsidRDefault="001C101B" w:rsidP="00674963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o-RO"/>
              </w:rPr>
            </w:pPr>
            <w:r w:rsidRPr="00674963">
              <w:rPr>
                <w:rFonts w:ascii="Arial" w:hAnsi="Arial" w:cs="Arial"/>
                <w:sz w:val="16"/>
                <w:szCs w:val="16"/>
                <w:lang w:eastAsia="ro-RO"/>
              </w:rPr>
              <w:t>Duduială - Bârsan Gianina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01B" w:rsidRPr="00674963" w:rsidRDefault="001C101B" w:rsidP="00674963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o-RO"/>
              </w:rPr>
            </w:pPr>
            <w:r w:rsidRPr="00674963">
              <w:rPr>
                <w:rFonts w:ascii="Arial" w:hAnsi="Arial" w:cs="Arial"/>
                <w:sz w:val="16"/>
                <w:szCs w:val="16"/>
                <w:lang w:eastAsia="ro-RO"/>
              </w:rPr>
              <w:t>10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01B" w:rsidRPr="00674963" w:rsidRDefault="001C101B" w:rsidP="00674963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o-RO"/>
              </w:rPr>
            </w:pPr>
            <w:r w:rsidRPr="00674963">
              <w:rPr>
                <w:rFonts w:ascii="Arial" w:hAnsi="Arial" w:cs="Arial"/>
                <w:sz w:val="16"/>
                <w:szCs w:val="16"/>
                <w:lang w:eastAsia="ro-RO"/>
              </w:rPr>
              <w:t>1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01B" w:rsidRPr="00674963" w:rsidRDefault="001C101B" w:rsidP="00674963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o-RO"/>
              </w:rPr>
            </w:pPr>
            <w:r w:rsidRPr="00674963">
              <w:rPr>
                <w:rFonts w:ascii="Arial" w:hAnsi="Arial" w:cs="Arial"/>
                <w:sz w:val="16"/>
                <w:szCs w:val="16"/>
                <w:lang w:eastAsia="ro-RO"/>
              </w:rPr>
              <w:t>2,5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01B" w:rsidRPr="00674963" w:rsidRDefault="001C101B" w:rsidP="00674963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o-RO"/>
              </w:rPr>
            </w:pPr>
            <w:r w:rsidRPr="00674963">
              <w:rPr>
                <w:rFonts w:ascii="Arial" w:hAnsi="Arial" w:cs="Arial"/>
                <w:sz w:val="16"/>
                <w:szCs w:val="16"/>
                <w:lang w:eastAsia="ro-RO"/>
              </w:rPr>
              <w:t>13,5</w:t>
            </w:r>
          </w:p>
        </w:tc>
      </w:tr>
      <w:tr w:rsidR="001C101B" w:rsidRPr="00C3575D">
        <w:trPr>
          <w:trHeight w:val="285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01B" w:rsidRPr="00674963" w:rsidRDefault="001C101B" w:rsidP="00674963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o-RO"/>
              </w:rPr>
            </w:pPr>
            <w:r w:rsidRPr="00674963">
              <w:rPr>
                <w:rFonts w:ascii="Arial" w:hAnsi="Arial" w:cs="Arial"/>
                <w:sz w:val="16"/>
                <w:szCs w:val="16"/>
                <w:lang w:eastAsia="ro-RO"/>
              </w:rPr>
              <w:t>25</w:t>
            </w:r>
          </w:p>
        </w:tc>
        <w:tc>
          <w:tcPr>
            <w:tcW w:w="2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01B" w:rsidRPr="00674963" w:rsidRDefault="001C101B" w:rsidP="00674963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o-RO"/>
              </w:rPr>
            </w:pPr>
            <w:r w:rsidRPr="00674963">
              <w:rPr>
                <w:rFonts w:ascii="Arial" w:hAnsi="Arial" w:cs="Arial"/>
                <w:sz w:val="16"/>
                <w:szCs w:val="16"/>
                <w:lang w:eastAsia="ro-RO"/>
              </w:rPr>
              <w:t>Tiriplică M Cristian Ionuţ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01B" w:rsidRPr="00674963" w:rsidRDefault="001C101B" w:rsidP="00674963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o-RO"/>
              </w:rPr>
            </w:pPr>
            <w:r w:rsidRPr="00674963">
              <w:rPr>
                <w:rFonts w:ascii="Arial" w:hAnsi="Arial" w:cs="Arial"/>
                <w:sz w:val="16"/>
                <w:szCs w:val="16"/>
                <w:lang w:eastAsia="ro-RO"/>
              </w:rPr>
              <w:t xml:space="preserve"> VI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01B" w:rsidRPr="00674963" w:rsidRDefault="001C101B" w:rsidP="00674963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o-RO"/>
              </w:rPr>
            </w:pPr>
            <w:r w:rsidRPr="00674963">
              <w:rPr>
                <w:rFonts w:ascii="Arial" w:hAnsi="Arial" w:cs="Arial"/>
                <w:sz w:val="16"/>
                <w:szCs w:val="16"/>
                <w:lang w:eastAsia="ro-RO"/>
              </w:rPr>
              <w:t>C. N. Mihai Eminescu Petroşani - Şc. Gimn. Avram Stanca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01B" w:rsidRPr="00674963" w:rsidRDefault="001C101B" w:rsidP="00674963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o-RO"/>
              </w:rPr>
            </w:pPr>
            <w:r w:rsidRPr="00674963">
              <w:rPr>
                <w:rFonts w:ascii="Arial" w:hAnsi="Arial" w:cs="Arial"/>
                <w:sz w:val="16"/>
                <w:szCs w:val="16"/>
                <w:lang w:eastAsia="ro-RO"/>
              </w:rPr>
              <w:t>Duduială - Bârsan Gianina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01B" w:rsidRPr="00674963" w:rsidRDefault="001C101B" w:rsidP="00674963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o-RO"/>
              </w:rPr>
            </w:pPr>
            <w:r w:rsidRPr="00674963">
              <w:rPr>
                <w:rFonts w:ascii="Arial" w:hAnsi="Arial" w:cs="Arial"/>
                <w:sz w:val="16"/>
                <w:szCs w:val="16"/>
                <w:lang w:eastAsia="ro-RO"/>
              </w:rPr>
              <w:t>7,5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01B" w:rsidRPr="00674963" w:rsidRDefault="001C101B" w:rsidP="00674963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o-RO"/>
              </w:rPr>
            </w:pPr>
            <w:r w:rsidRPr="00674963">
              <w:rPr>
                <w:rFonts w:ascii="Arial" w:hAnsi="Arial" w:cs="Arial"/>
                <w:sz w:val="16"/>
                <w:szCs w:val="16"/>
                <w:lang w:eastAsia="ro-RO"/>
              </w:rPr>
              <w:t>1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01B" w:rsidRPr="00674963" w:rsidRDefault="001C101B" w:rsidP="00674963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o-RO"/>
              </w:rPr>
            </w:pPr>
            <w:r w:rsidRPr="00674963">
              <w:rPr>
                <w:rFonts w:ascii="Arial" w:hAnsi="Arial" w:cs="Arial"/>
                <w:sz w:val="16"/>
                <w:szCs w:val="16"/>
                <w:lang w:eastAsia="ro-RO"/>
              </w:rPr>
              <w:t>4,75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01B" w:rsidRPr="00674963" w:rsidRDefault="001C101B" w:rsidP="00674963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o-RO"/>
              </w:rPr>
            </w:pPr>
            <w:r w:rsidRPr="00674963">
              <w:rPr>
                <w:rFonts w:ascii="Arial" w:hAnsi="Arial" w:cs="Arial"/>
                <w:sz w:val="16"/>
                <w:szCs w:val="16"/>
                <w:lang w:eastAsia="ro-RO"/>
              </w:rPr>
              <w:t>13,25</w:t>
            </w:r>
          </w:p>
        </w:tc>
      </w:tr>
      <w:tr w:rsidR="001C101B" w:rsidRPr="00C3575D">
        <w:trPr>
          <w:trHeight w:val="285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01B" w:rsidRPr="00674963" w:rsidRDefault="001C101B" w:rsidP="00674963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o-RO"/>
              </w:rPr>
            </w:pPr>
            <w:r w:rsidRPr="00674963">
              <w:rPr>
                <w:rFonts w:ascii="Arial" w:hAnsi="Arial" w:cs="Arial"/>
                <w:sz w:val="16"/>
                <w:szCs w:val="16"/>
                <w:lang w:eastAsia="ro-RO"/>
              </w:rPr>
              <w:t>26</w:t>
            </w:r>
          </w:p>
        </w:tc>
        <w:tc>
          <w:tcPr>
            <w:tcW w:w="2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01B" w:rsidRPr="00674963" w:rsidRDefault="001C101B" w:rsidP="00674963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o-RO"/>
              </w:rPr>
            </w:pPr>
            <w:r w:rsidRPr="00674963">
              <w:rPr>
                <w:rFonts w:ascii="Arial" w:hAnsi="Arial" w:cs="Arial"/>
                <w:sz w:val="16"/>
                <w:szCs w:val="16"/>
                <w:lang w:eastAsia="ro-RO"/>
              </w:rPr>
              <w:t>Ţabîră A. Cristian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01B" w:rsidRPr="00674963" w:rsidRDefault="001C101B" w:rsidP="00674963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o-RO"/>
              </w:rPr>
            </w:pPr>
            <w:r w:rsidRPr="00674963">
              <w:rPr>
                <w:rFonts w:ascii="Arial" w:hAnsi="Arial" w:cs="Arial"/>
                <w:sz w:val="16"/>
                <w:szCs w:val="16"/>
                <w:lang w:eastAsia="ro-RO"/>
              </w:rPr>
              <w:t xml:space="preserve"> VI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01B" w:rsidRPr="00674963" w:rsidRDefault="001C101B" w:rsidP="00674963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o-RO"/>
              </w:rPr>
            </w:pPr>
            <w:r w:rsidRPr="00674963">
              <w:rPr>
                <w:rFonts w:ascii="Arial" w:hAnsi="Arial" w:cs="Arial"/>
                <w:sz w:val="16"/>
                <w:szCs w:val="16"/>
                <w:lang w:eastAsia="ro-RO"/>
              </w:rPr>
              <w:t>C. T. Constantin Brâncuş</w:t>
            </w:r>
            <w:r>
              <w:rPr>
                <w:rFonts w:ascii="Arial" w:hAnsi="Arial" w:cs="Arial"/>
                <w:sz w:val="16"/>
                <w:szCs w:val="16"/>
                <w:lang w:eastAsia="ro-RO"/>
              </w:rPr>
              <w:t xml:space="preserve">i Petrila 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01B" w:rsidRPr="00674963" w:rsidRDefault="001C101B" w:rsidP="00674963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o-RO"/>
              </w:rPr>
            </w:pPr>
            <w:r>
              <w:rPr>
                <w:rFonts w:ascii="Arial" w:hAnsi="Arial" w:cs="Arial"/>
                <w:sz w:val="16"/>
                <w:szCs w:val="16"/>
                <w:lang w:eastAsia="ro-RO"/>
              </w:rPr>
              <w:t>Solomei Ileana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01B" w:rsidRPr="00674963" w:rsidRDefault="001C101B" w:rsidP="00674963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o-RO"/>
              </w:rPr>
            </w:pPr>
            <w:r w:rsidRPr="00674963">
              <w:rPr>
                <w:rFonts w:ascii="Arial" w:hAnsi="Arial" w:cs="Arial"/>
                <w:sz w:val="16"/>
                <w:szCs w:val="16"/>
                <w:lang w:eastAsia="ro-RO"/>
              </w:rPr>
              <w:t>6,5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01B" w:rsidRPr="00674963" w:rsidRDefault="001C101B" w:rsidP="00674963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o-RO"/>
              </w:rPr>
            </w:pPr>
            <w:r w:rsidRPr="00674963">
              <w:rPr>
                <w:rFonts w:ascii="Arial" w:hAnsi="Arial" w:cs="Arial"/>
                <w:sz w:val="16"/>
                <w:szCs w:val="16"/>
                <w:lang w:eastAsia="ro-RO"/>
              </w:rPr>
              <w:t>1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01B" w:rsidRPr="00674963" w:rsidRDefault="001C101B" w:rsidP="00674963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o-RO"/>
              </w:rPr>
            </w:pPr>
            <w:r w:rsidRPr="00674963">
              <w:rPr>
                <w:rFonts w:ascii="Arial" w:hAnsi="Arial" w:cs="Arial"/>
                <w:sz w:val="16"/>
                <w:szCs w:val="16"/>
                <w:lang w:eastAsia="ro-RO"/>
              </w:rPr>
              <w:t>5,5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01B" w:rsidRPr="00674963" w:rsidRDefault="001C101B" w:rsidP="00674963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o-RO"/>
              </w:rPr>
            </w:pPr>
            <w:r w:rsidRPr="00674963">
              <w:rPr>
                <w:rFonts w:ascii="Arial" w:hAnsi="Arial" w:cs="Arial"/>
                <w:sz w:val="16"/>
                <w:szCs w:val="16"/>
                <w:lang w:eastAsia="ro-RO"/>
              </w:rPr>
              <w:t>13</w:t>
            </w:r>
          </w:p>
        </w:tc>
      </w:tr>
      <w:tr w:rsidR="001C101B" w:rsidRPr="00C3575D">
        <w:trPr>
          <w:trHeight w:val="285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01B" w:rsidRPr="00674963" w:rsidRDefault="001C101B" w:rsidP="00674963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o-RO"/>
              </w:rPr>
            </w:pPr>
            <w:r w:rsidRPr="00674963">
              <w:rPr>
                <w:rFonts w:ascii="Arial" w:hAnsi="Arial" w:cs="Arial"/>
                <w:sz w:val="16"/>
                <w:szCs w:val="16"/>
                <w:lang w:eastAsia="ro-RO"/>
              </w:rPr>
              <w:t>27</w:t>
            </w:r>
          </w:p>
        </w:tc>
        <w:tc>
          <w:tcPr>
            <w:tcW w:w="2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01B" w:rsidRPr="00674963" w:rsidRDefault="001C101B" w:rsidP="00674963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o-RO"/>
              </w:rPr>
            </w:pPr>
            <w:r w:rsidRPr="00674963">
              <w:rPr>
                <w:rFonts w:ascii="Arial" w:hAnsi="Arial" w:cs="Arial"/>
                <w:sz w:val="16"/>
                <w:szCs w:val="16"/>
                <w:lang w:eastAsia="ro-RO"/>
              </w:rPr>
              <w:t>Rădescu D. Sorana-Maria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01B" w:rsidRPr="00674963" w:rsidRDefault="001C101B" w:rsidP="00674963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o-RO"/>
              </w:rPr>
            </w:pPr>
            <w:r w:rsidRPr="00674963">
              <w:rPr>
                <w:rFonts w:ascii="Arial" w:hAnsi="Arial" w:cs="Arial"/>
                <w:sz w:val="16"/>
                <w:szCs w:val="16"/>
                <w:lang w:eastAsia="ro-RO"/>
              </w:rPr>
              <w:t xml:space="preserve"> VI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01B" w:rsidRPr="00674963" w:rsidRDefault="001C101B" w:rsidP="00674963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o-RO"/>
              </w:rPr>
            </w:pPr>
            <w:r w:rsidRPr="00674963">
              <w:rPr>
                <w:rFonts w:ascii="Arial" w:hAnsi="Arial" w:cs="Arial"/>
                <w:sz w:val="16"/>
                <w:szCs w:val="16"/>
                <w:lang w:eastAsia="ro-RO"/>
              </w:rPr>
              <w:t xml:space="preserve">C.T. Mihai Viteazu Vulcan - Scoala Gimnaziala Nr.5 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01B" w:rsidRPr="00674963" w:rsidRDefault="001C101B" w:rsidP="00674963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o-RO"/>
              </w:rPr>
            </w:pPr>
            <w:r w:rsidRPr="00674963">
              <w:rPr>
                <w:rFonts w:ascii="Arial" w:hAnsi="Arial" w:cs="Arial"/>
                <w:sz w:val="16"/>
                <w:szCs w:val="16"/>
                <w:lang w:eastAsia="ro-RO"/>
              </w:rPr>
              <w:t>Perţ Maria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01B" w:rsidRPr="00674963" w:rsidRDefault="001C101B" w:rsidP="00674963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o-RO"/>
              </w:rPr>
            </w:pPr>
            <w:r w:rsidRPr="00674963">
              <w:rPr>
                <w:rFonts w:ascii="Arial" w:hAnsi="Arial" w:cs="Arial"/>
                <w:sz w:val="16"/>
                <w:szCs w:val="16"/>
                <w:lang w:eastAsia="ro-RO"/>
              </w:rPr>
              <w:t>7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01B" w:rsidRPr="00674963" w:rsidRDefault="001C101B" w:rsidP="00674963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o-RO"/>
              </w:rPr>
            </w:pPr>
            <w:r w:rsidRPr="00674963">
              <w:rPr>
                <w:rFonts w:ascii="Arial" w:hAnsi="Arial" w:cs="Arial"/>
                <w:sz w:val="16"/>
                <w:szCs w:val="16"/>
                <w:lang w:eastAsia="ro-RO"/>
              </w:rPr>
              <w:t>2,5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01B" w:rsidRPr="00674963" w:rsidRDefault="001C101B" w:rsidP="00674963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o-RO"/>
              </w:rPr>
            </w:pPr>
            <w:r w:rsidRPr="00674963">
              <w:rPr>
                <w:rFonts w:ascii="Arial" w:hAnsi="Arial" w:cs="Arial"/>
                <w:sz w:val="16"/>
                <w:szCs w:val="16"/>
                <w:lang w:eastAsia="ro-RO"/>
              </w:rPr>
              <w:t>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01B" w:rsidRPr="00674963" w:rsidRDefault="001C101B" w:rsidP="00674963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o-RO"/>
              </w:rPr>
            </w:pPr>
            <w:r w:rsidRPr="00674963">
              <w:rPr>
                <w:rFonts w:ascii="Arial" w:hAnsi="Arial" w:cs="Arial"/>
                <w:sz w:val="16"/>
                <w:szCs w:val="16"/>
                <w:lang w:eastAsia="ro-RO"/>
              </w:rPr>
              <w:t>12,5</w:t>
            </w:r>
          </w:p>
        </w:tc>
      </w:tr>
      <w:tr w:rsidR="001C101B" w:rsidRPr="00C3575D">
        <w:trPr>
          <w:trHeight w:val="285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01B" w:rsidRPr="00674963" w:rsidRDefault="001C101B" w:rsidP="00674963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o-RO"/>
              </w:rPr>
            </w:pPr>
            <w:r w:rsidRPr="00674963">
              <w:rPr>
                <w:rFonts w:ascii="Arial" w:hAnsi="Arial" w:cs="Arial"/>
                <w:sz w:val="16"/>
                <w:szCs w:val="16"/>
                <w:lang w:eastAsia="ro-RO"/>
              </w:rPr>
              <w:t>28</w:t>
            </w:r>
          </w:p>
        </w:tc>
        <w:tc>
          <w:tcPr>
            <w:tcW w:w="2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01B" w:rsidRPr="00674963" w:rsidRDefault="001C101B" w:rsidP="00674963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o-RO"/>
              </w:rPr>
            </w:pPr>
            <w:r w:rsidRPr="00674963">
              <w:rPr>
                <w:rFonts w:ascii="Arial" w:hAnsi="Arial" w:cs="Arial"/>
                <w:sz w:val="16"/>
                <w:szCs w:val="16"/>
                <w:lang w:eastAsia="ro-RO"/>
              </w:rPr>
              <w:t>Danciu D Maria Daniela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01B" w:rsidRPr="00674963" w:rsidRDefault="001C101B" w:rsidP="00674963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o-RO"/>
              </w:rPr>
            </w:pPr>
            <w:r w:rsidRPr="00674963">
              <w:rPr>
                <w:rFonts w:ascii="Arial" w:hAnsi="Arial" w:cs="Arial"/>
                <w:sz w:val="16"/>
                <w:szCs w:val="16"/>
                <w:lang w:eastAsia="ro-RO"/>
              </w:rPr>
              <w:t xml:space="preserve"> VI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01B" w:rsidRPr="00674963" w:rsidRDefault="001C101B" w:rsidP="00674963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o-RO"/>
              </w:rPr>
            </w:pPr>
            <w:r w:rsidRPr="00674963">
              <w:rPr>
                <w:rFonts w:ascii="Arial" w:hAnsi="Arial" w:cs="Arial"/>
                <w:sz w:val="16"/>
                <w:szCs w:val="16"/>
                <w:lang w:eastAsia="ro-RO"/>
              </w:rPr>
              <w:t>C. N. Mihai Eminescu Petroşani - Şc. Gimn. Avram Stanca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01B" w:rsidRPr="00674963" w:rsidRDefault="001C101B" w:rsidP="00674963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o-RO"/>
              </w:rPr>
            </w:pPr>
            <w:r w:rsidRPr="00674963">
              <w:rPr>
                <w:rFonts w:ascii="Arial" w:hAnsi="Arial" w:cs="Arial"/>
                <w:sz w:val="16"/>
                <w:szCs w:val="16"/>
                <w:lang w:eastAsia="ro-RO"/>
              </w:rPr>
              <w:t>Duduială - Bârsan Gianina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01B" w:rsidRPr="00674963" w:rsidRDefault="001C101B" w:rsidP="00674963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o-RO"/>
              </w:rPr>
            </w:pPr>
            <w:r w:rsidRPr="00674963">
              <w:rPr>
                <w:rFonts w:ascii="Arial" w:hAnsi="Arial" w:cs="Arial"/>
                <w:sz w:val="16"/>
                <w:szCs w:val="16"/>
                <w:lang w:eastAsia="ro-RO"/>
              </w:rPr>
              <w:t>5,75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01B" w:rsidRPr="00674963" w:rsidRDefault="001C101B" w:rsidP="00674963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o-RO"/>
              </w:rPr>
            </w:pPr>
            <w:r w:rsidRPr="00674963">
              <w:rPr>
                <w:rFonts w:ascii="Arial" w:hAnsi="Arial" w:cs="Arial"/>
                <w:sz w:val="16"/>
                <w:szCs w:val="16"/>
                <w:lang w:eastAsia="ro-RO"/>
              </w:rPr>
              <w:t>2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01B" w:rsidRPr="00674963" w:rsidRDefault="001C101B" w:rsidP="00674963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o-RO"/>
              </w:rPr>
            </w:pPr>
            <w:r w:rsidRPr="00674963">
              <w:rPr>
                <w:rFonts w:ascii="Arial" w:hAnsi="Arial" w:cs="Arial"/>
                <w:sz w:val="16"/>
                <w:szCs w:val="16"/>
                <w:lang w:eastAsia="ro-RO"/>
              </w:rPr>
              <w:t>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01B" w:rsidRPr="00674963" w:rsidRDefault="001C101B" w:rsidP="00674963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o-RO"/>
              </w:rPr>
            </w:pPr>
            <w:r w:rsidRPr="00674963">
              <w:rPr>
                <w:rFonts w:ascii="Arial" w:hAnsi="Arial" w:cs="Arial"/>
                <w:sz w:val="16"/>
                <w:szCs w:val="16"/>
                <w:lang w:eastAsia="ro-RO"/>
              </w:rPr>
              <w:t>11,75</w:t>
            </w:r>
          </w:p>
        </w:tc>
      </w:tr>
      <w:tr w:rsidR="001C101B" w:rsidRPr="00C3575D">
        <w:trPr>
          <w:trHeight w:val="285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01B" w:rsidRPr="00674963" w:rsidRDefault="001C101B" w:rsidP="00674963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o-RO"/>
              </w:rPr>
            </w:pPr>
            <w:r w:rsidRPr="00674963">
              <w:rPr>
                <w:rFonts w:ascii="Arial" w:hAnsi="Arial" w:cs="Arial"/>
                <w:sz w:val="16"/>
                <w:szCs w:val="16"/>
                <w:lang w:eastAsia="ro-RO"/>
              </w:rPr>
              <w:t>29</w:t>
            </w:r>
          </w:p>
        </w:tc>
        <w:tc>
          <w:tcPr>
            <w:tcW w:w="2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01B" w:rsidRPr="00674963" w:rsidRDefault="001C101B" w:rsidP="00674963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o-RO"/>
              </w:rPr>
            </w:pPr>
            <w:r w:rsidRPr="00674963">
              <w:rPr>
                <w:rFonts w:ascii="Arial" w:hAnsi="Arial" w:cs="Arial"/>
                <w:sz w:val="16"/>
                <w:szCs w:val="16"/>
                <w:lang w:eastAsia="ro-RO"/>
              </w:rPr>
              <w:t>Curcanu M.A. Samuel Adrian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01B" w:rsidRPr="00674963" w:rsidRDefault="001C101B" w:rsidP="00674963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o-RO"/>
              </w:rPr>
            </w:pPr>
            <w:r w:rsidRPr="00674963">
              <w:rPr>
                <w:rFonts w:ascii="Arial" w:hAnsi="Arial" w:cs="Arial"/>
                <w:sz w:val="16"/>
                <w:szCs w:val="16"/>
                <w:lang w:eastAsia="ro-RO"/>
              </w:rPr>
              <w:t xml:space="preserve"> VI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01B" w:rsidRPr="00674963" w:rsidRDefault="001C101B" w:rsidP="00674963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o-RO"/>
              </w:rPr>
            </w:pPr>
            <w:r w:rsidRPr="00674963">
              <w:rPr>
                <w:rFonts w:ascii="Arial" w:hAnsi="Arial" w:cs="Arial"/>
                <w:sz w:val="16"/>
                <w:szCs w:val="16"/>
                <w:lang w:eastAsia="ro-RO"/>
              </w:rPr>
              <w:t>Liceul Tehnologic "RETEZAT" Uricani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01B" w:rsidRPr="00674963" w:rsidRDefault="001C101B" w:rsidP="00674963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o-RO"/>
              </w:rPr>
            </w:pPr>
            <w:r w:rsidRPr="00674963">
              <w:rPr>
                <w:rFonts w:ascii="Arial" w:hAnsi="Arial" w:cs="Arial"/>
                <w:sz w:val="16"/>
                <w:szCs w:val="16"/>
                <w:lang w:eastAsia="ro-RO"/>
              </w:rPr>
              <w:t>Rebeleş Daniel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01B" w:rsidRPr="00674963" w:rsidRDefault="001C101B" w:rsidP="00674963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o-RO"/>
              </w:rPr>
            </w:pPr>
            <w:r w:rsidRPr="00674963">
              <w:rPr>
                <w:rFonts w:ascii="Arial" w:hAnsi="Arial" w:cs="Arial"/>
                <w:sz w:val="16"/>
                <w:szCs w:val="16"/>
                <w:lang w:eastAsia="ro-RO"/>
              </w:rPr>
              <w:t>5,5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01B" w:rsidRPr="00674963" w:rsidRDefault="001C101B" w:rsidP="00674963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o-RO"/>
              </w:rPr>
            </w:pPr>
            <w:r w:rsidRPr="00674963">
              <w:rPr>
                <w:rFonts w:ascii="Arial" w:hAnsi="Arial" w:cs="Arial"/>
                <w:sz w:val="16"/>
                <w:szCs w:val="16"/>
                <w:lang w:eastAsia="ro-RO"/>
              </w:rPr>
              <w:t>1,5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01B" w:rsidRPr="00674963" w:rsidRDefault="001C101B" w:rsidP="00674963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o-RO"/>
              </w:rPr>
            </w:pPr>
            <w:r w:rsidRPr="00674963">
              <w:rPr>
                <w:rFonts w:ascii="Arial" w:hAnsi="Arial" w:cs="Arial"/>
                <w:sz w:val="16"/>
                <w:szCs w:val="16"/>
                <w:lang w:eastAsia="ro-RO"/>
              </w:rPr>
              <w:t>4,5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01B" w:rsidRPr="00674963" w:rsidRDefault="001C101B" w:rsidP="00674963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o-RO"/>
              </w:rPr>
            </w:pPr>
            <w:r w:rsidRPr="00674963">
              <w:rPr>
                <w:rFonts w:ascii="Arial" w:hAnsi="Arial" w:cs="Arial"/>
                <w:sz w:val="16"/>
                <w:szCs w:val="16"/>
                <w:lang w:eastAsia="ro-RO"/>
              </w:rPr>
              <w:t>11,5</w:t>
            </w:r>
          </w:p>
        </w:tc>
      </w:tr>
      <w:tr w:rsidR="001C101B" w:rsidRPr="00C3575D">
        <w:trPr>
          <w:trHeight w:val="285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01B" w:rsidRPr="00674963" w:rsidRDefault="001C101B" w:rsidP="00674963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o-RO"/>
              </w:rPr>
            </w:pPr>
            <w:r w:rsidRPr="00674963">
              <w:rPr>
                <w:rFonts w:ascii="Arial" w:hAnsi="Arial" w:cs="Arial"/>
                <w:sz w:val="16"/>
                <w:szCs w:val="16"/>
                <w:lang w:eastAsia="ro-RO"/>
              </w:rPr>
              <w:t>30</w:t>
            </w:r>
          </w:p>
        </w:tc>
        <w:tc>
          <w:tcPr>
            <w:tcW w:w="2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01B" w:rsidRPr="00674963" w:rsidRDefault="001C101B" w:rsidP="00674963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o-RO"/>
              </w:rPr>
            </w:pPr>
            <w:r w:rsidRPr="00674963">
              <w:rPr>
                <w:rFonts w:ascii="Arial" w:hAnsi="Arial" w:cs="Arial"/>
                <w:sz w:val="16"/>
                <w:szCs w:val="16"/>
                <w:lang w:eastAsia="ro-RO"/>
              </w:rPr>
              <w:t>Iancu M Iulia Elena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01B" w:rsidRPr="00674963" w:rsidRDefault="001C101B" w:rsidP="00674963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o-RO"/>
              </w:rPr>
            </w:pPr>
            <w:r w:rsidRPr="00674963">
              <w:rPr>
                <w:rFonts w:ascii="Arial" w:hAnsi="Arial" w:cs="Arial"/>
                <w:sz w:val="16"/>
                <w:szCs w:val="16"/>
                <w:lang w:eastAsia="ro-RO"/>
              </w:rPr>
              <w:t xml:space="preserve"> VI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01B" w:rsidRPr="00674963" w:rsidRDefault="001C101B" w:rsidP="00674963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o-RO"/>
              </w:rPr>
            </w:pPr>
            <w:r w:rsidRPr="00674963">
              <w:rPr>
                <w:rFonts w:ascii="Arial" w:hAnsi="Arial" w:cs="Arial"/>
                <w:sz w:val="16"/>
                <w:szCs w:val="16"/>
                <w:lang w:eastAsia="ro-RO"/>
              </w:rPr>
              <w:t>C. N. Mihai Eminescu Petroşani - Şc. Gimn. Avram Stanca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01B" w:rsidRPr="00674963" w:rsidRDefault="001C101B" w:rsidP="00674963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o-RO"/>
              </w:rPr>
            </w:pPr>
            <w:r w:rsidRPr="00674963">
              <w:rPr>
                <w:rFonts w:ascii="Arial" w:hAnsi="Arial" w:cs="Arial"/>
                <w:sz w:val="16"/>
                <w:szCs w:val="16"/>
                <w:lang w:eastAsia="ro-RO"/>
              </w:rPr>
              <w:t>Duduială - Bârsan Gianina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01B" w:rsidRPr="00674963" w:rsidRDefault="001C101B" w:rsidP="00674963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o-RO"/>
              </w:rPr>
            </w:pPr>
            <w:r w:rsidRPr="00674963">
              <w:rPr>
                <w:rFonts w:ascii="Arial" w:hAnsi="Arial" w:cs="Arial"/>
                <w:sz w:val="16"/>
                <w:szCs w:val="16"/>
                <w:lang w:eastAsia="ro-RO"/>
              </w:rPr>
              <w:t>9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01B" w:rsidRPr="00674963" w:rsidRDefault="001C101B" w:rsidP="00674963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o-RO"/>
              </w:rPr>
            </w:pPr>
            <w:r w:rsidRPr="00674963">
              <w:rPr>
                <w:rFonts w:ascii="Arial" w:hAnsi="Arial" w:cs="Arial"/>
                <w:sz w:val="16"/>
                <w:szCs w:val="16"/>
                <w:lang w:eastAsia="ro-RO"/>
              </w:rPr>
              <w:t>1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01B" w:rsidRPr="00674963" w:rsidRDefault="001C101B" w:rsidP="00674963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o-RO"/>
              </w:rPr>
            </w:pPr>
            <w:r w:rsidRPr="00674963">
              <w:rPr>
                <w:rFonts w:ascii="Arial" w:hAnsi="Arial" w:cs="Arial"/>
                <w:sz w:val="16"/>
                <w:szCs w:val="16"/>
                <w:lang w:eastAsia="ro-RO"/>
              </w:rPr>
              <w:t>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01B" w:rsidRPr="00674963" w:rsidRDefault="001C101B" w:rsidP="00674963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o-RO"/>
              </w:rPr>
            </w:pPr>
            <w:r w:rsidRPr="00674963">
              <w:rPr>
                <w:rFonts w:ascii="Arial" w:hAnsi="Arial" w:cs="Arial"/>
                <w:sz w:val="16"/>
                <w:szCs w:val="16"/>
                <w:lang w:eastAsia="ro-RO"/>
              </w:rPr>
              <w:t>11</w:t>
            </w:r>
          </w:p>
        </w:tc>
      </w:tr>
      <w:tr w:rsidR="001C101B" w:rsidRPr="00C3575D">
        <w:trPr>
          <w:trHeight w:val="285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01B" w:rsidRPr="00674963" w:rsidRDefault="001C101B" w:rsidP="00674963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o-RO"/>
              </w:rPr>
            </w:pPr>
            <w:r w:rsidRPr="00674963">
              <w:rPr>
                <w:rFonts w:ascii="Arial" w:hAnsi="Arial" w:cs="Arial"/>
                <w:sz w:val="16"/>
                <w:szCs w:val="16"/>
                <w:lang w:eastAsia="ro-RO"/>
              </w:rPr>
              <w:t>31</w:t>
            </w:r>
          </w:p>
        </w:tc>
        <w:tc>
          <w:tcPr>
            <w:tcW w:w="2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01B" w:rsidRPr="00674963" w:rsidRDefault="001C101B" w:rsidP="00674963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o-RO"/>
              </w:rPr>
            </w:pPr>
            <w:r w:rsidRPr="00674963">
              <w:rPr>
                <w:rFonts w:ascii="Arial" w:hAnsi="Arial" w:cs="Arial"/>
                <w:sz w:val="16"/>
                <w:szCs w:val="16"/>
                <w:lang w:eastAsia="ro-RO"/>
              </w:rPr>
              <w:t>Raţiu A Răzvan Alin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01B" w:rsidRPr="00674963" w:rsidRDefault="001C101B" w:rsidP="00674963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o-RO"/>
              </w:rPr>
            </w:pPr>
            <w:r w:rsidRPr="00674963">
              <w:rPr>
                <w:rFonts w:ascii="Arial" w:hAnsi="Arial" w:cs="Arial"/>
                <w:sz w:val="16"/>
                <w:szCs w:val="16"/>
                <w:lang w:eastAsia="ro-RO"/>
              </w:rPr>
              <w:t xml:space="preserve"> VI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01B" w:rsidRPr="00674963" w:rsidRDefault="001C101B" w:rsidP="00674963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o-RO"/>
              </w:rPr>
            </w:pPr>
            <w:r w:rsidRPr="00674963">
              <w:rPr>
                <w:rFonts w:ascii="Arial" w:hAnsi="Arial" w:cs="Arial"/>
                <w:sz w:val="16"/>
                <w:szCs w:val="16"/>
                <w:lang w:eastAsia="ro-RO"/>
              </w:rPr>
              <w:t>C. N. Mihai Eminescu Petroşani - Şc. Gimn. Avram Stanca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01B" w:rsidRPr="00674963" w:rsidRDefault="001C101B" w:rsidP="00674963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o-RO"/>
              </w:rPr>
            </w:pPr>
            <w:r w:rsidRPr="00674963">
              <w:rPr>
                <w:rFonts w:ascii="Arial" w:hAnsi="Arial" w:cs="Arial"/>
                <w:sz w:val="16"/>
                <w:szCs w:val="16"/>
                <w:lang w:eastAsia="ro-RO"/>
              </w:rPr>
              <w:t>Duduială - Bârsan Gianina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01B" w:rsidRPr="00674963" w:rsidRDefault="001C101B" w:rsidP="00674963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o-RO"/>
              </w:rPr>
            </w:pPr>
            <w:r w:rsidRPr="00674963">
              <w:rPr>
                <w:rFonts w:ascii="Arial" w:hAnsi="Arial" w:cs="Arial"/>
                <w:sz w:val="16"/>
                <w:szCs w:val="16"/>
                <w:lang w:eastAsia="ro-RO"/>
              </w:rPr>
              <w:t>7,5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01B" w:rsidRPr="00674963" w:rsidRDefault="001C101B" w:rsidP="00674963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o-RO"/>
              </w:rPr>
            </w:pPr>
            <w:r w:rsidRPr="00674963">
              <w:rPr>
                <w:rFonts w:ascii="Arial" w:hAnsi="Arial" w:cs="Arial"/>
                <w:sz w:val="16"/>
                <w:szCs w:val="16"/>
                <w:lang w:eastAsia="ro-RO"/>
              </w:rPr>
              <w:t>1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01B" w:rsidRPr="00674963" w:rsidRDefault="001C101B" w:rsidP="00674963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o-RO"/>
              </w:rPr>
            </w:pPr>
            <w:r w:rsidRPr="00674963">
              <w:rPr>
                <w:rFonts w:ascii="Arial" w:hAnsi="Arial" w:cs="Arial"/>
                <w:sz w:val="16"/>
                <w:szCs w:val="16"/>
                <w:lang w:eastAsia="ro-RO"/>
              </w:rPr>
              <w:t>2,5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01B" w:rsidRPr="00674963" w:rsidRDefault="001C101B" w:rsidP="00674963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o-RO"/>
              </w:rPr>
            </w:pPr>
            <w:r w:rsidRPr="00674963">
              <w:rPr>
                <w:rFonts w:ascii="Arial" w:hAnsi="Arial" w:cs="Arial"/>
                <w:sz w:val="16"/>
                <w:szCs w:val="16"/>
                <w:lang w:eastAsia="ro-RO"/>
              </w:rPr>
              <w:t>11</w:t>
            </w:r>
          </w:p>
        </w:tc>
      </w:tr>
      <w:tr w:rsidR="001C101B" w:rsidRPr="00C3575D">
        <w:trPr>
          <w:trHeight w:val="285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01B" w:rsidRPr="00674963" w:rsidRDefault="001C101B" w:rsidP="00674963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o-RO"/>
              </w:rPr>
            </w:pPr>
            <w:r w:rsidRPr="00674963">
              <w:rPr>
                <w:rFonts w:ascii="Arial" w:hAnsi="Arial" w:cs="Arial"/>
                <w:sz w:val="16"/>
                <w:szCs w:val="16"/>
                <w:lang w:eastAsia="ro-RO"/>
              </w:rPr>
              <w:t>32</w:t>
            </w:r>
          </w:p>
        </w:tc>
        <w:tc>
          <w:tcPr>
            <w:tcW w:w="2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01B" w:rsidRPr="00674963" w:rsidRDefault="001C101B" w:rsidP="00674963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o-RO"/>
              </w:rPr>
            </w:pPr>
            <w:r w:rsidRPr="00674963">
              <w:rPr>
                <w:rFonts w:ascii="Arial" w:hAnsi="Arial" w:cs="Arial"/>
                <w:sz w:val="16"/>
                <w:szCs w:val="16"/>
                <w:lang w:eastAsia="ro-RO"/>
              </w:rPr>
              <w:t>Opriţa L. Mario Dumitru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01B" w:rsidRPr="00674963" w:rsidRDefault="001C101B" w:rsidP="00674963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o-RO"/>
              </w:rPr>
            </w:pPr>
            <w:r w:rsidRPr="00674963">
              <w:rPr>
                <w:rFonts w:ascii="Arial" w:hAnsi="Arial" w:cs="Arial"/>
                <w:sz w:val="16"/>
                <w:szCs w:val="16"/>
                <w:lang w:eastAsia="ro-RO"/>
              </w:rPr>
              <w:t xml:space="preserve"> VI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01B" w:rsidRPr="00674963" w:rsidRDefault="001C101B" w:rsidP="00674963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o-RO"/>
              </w:rPr>
            </w:pPr>
            <w:r w:rsidRPr="00674963">
              <w:rPr>
                <w:rFonts w:ascii="Arial" w:hAnsi="Arial" w:cs="Arial"/>
                <w:sz w:val="16"/>
                <w:szCs w:val="16"/>
                <w:lang w:eastAsia="ro-RO"/>
              </w:rPr>
              <w:t>Şcoala Gimnazială I.D.Sîrbu Petrila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01B" w:rsidRPr="00674963" w:rsidRDefault="001C101B" w:rsidP="00674963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o-RO"/>
              </w:rPr>
            </w:pPr>
            <w:r w:rsidRPr="00674963">
              <w:rPr>
                <w:rFonts w:ascii="Arial" w:hAnsi="Arial" w:cs="Arial"/>
                <w:sz w:val="16"/>
                <w:szCs w:val="16"/>
                <w:lang w:eastAsia="ro-RO"/>
              </w:rPr>
              <w:t>Ardelean Nicolae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01B" w:rsidRPr="00674963" w:rsidRDefault="001C101B" w:rsidP="00674963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o-RO"/>
              </w:rPr>
            </w:pPr>
            <w:r w:rsidRPr="00674963">
              <w:rPr>
                <w:rFonts w:ascii="Arial" w:hAnsi="Arial" w:cs="Arial"/>
                <w:sz w:val="16"/>
                <w:szCs w:val="16"/>
                <w:lang w:eastAsia="ro-RO"/>
              </w:rPr>
              <w:t>6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01B" w:rsidRPr="00674963" w:rsidRDefault="001C101B" w:rsidP="00674963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o-RO"/>
              </w:rPr>
            </w:pPr>
            <w:r w:rsidRPr="00674963">
              <w:rPr>
                <w:rFonts w:ascii="Arial" w:hAnsi="Arial" w:cs="Arial"/>
                <w:sz w:val="16"/>
                <w:szCs w:val="16"/>
                <w:lang w:eastAsia="ro-RO"/>
              </w:rPr>
              <w:t>1,5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01B" w:rsidRPr="00674963" w:rsidRDefault="001C101B" w:rsidP="00674963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o-RO"/>
              </w:rPr>
            </w:pPr>
            <w:r w:rsidRPr="00674963">
              <w:rPr>
                <w:rFonts w:ascii="Arial" w:hAnsi="Arial" w:cs="Arial"/>
                <w:sz w:val="16"/>
                <w:szCs w:val="16"/>
                <w:lang w:eastAsia="ro-RO"/>
              </w:rPr>
              <w:t>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01B" w:rsidRPr="00674963" w:rsidRDefault="001C101B" w:rsidP="00674963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o-RO"/>
              </w:rPr>
            </w:pPr>
            <w:r w:rsidRPr="00674963">
              <w:rPr>
                <w:rFonts w:ascii="Arial" w:hAnsi="Arial" w:cs="Arial"/>
                <w:sz w:val="16"/>
                <w:szCs w:val="16"/>
                <w:lang w:eastAsia="ro-RO"/>
              </w:rPr>
              <w:t>10,5</w:t>
            </w:r>
          </w:p>
        </w:tc>
      </w:tr>
      <w:tr w:rsidR="001C101B" w:rsidRPr="00C3575D">
        <w:trPr>
          <w:trHeight w:val="285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01B" w:rsidRPr="00674963" w:rsidRDefault="001C101B" w:rsidP="00674963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o-RO"/>
              </w:rPr>
            </w:pPr>
            <w:r w:rsidRPr="00674963">
              <w:rPr>
                <w:rFonts w:ascii="Arial" w:hAnsi="Arial" w:cs="Arial"/>
                <w:sz w:val="16"/>
                <w:szCs w:val="16"/>
                <w:lang w:eastAsia="ro-RO"/>
              </w:rPr>
              <w:t>33</w:t>
            </w:r>
          </w:p>
        </w:tc>
        <w:tc>
          <w:tcPr>
            <w:tcW w:w="2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01B" w:rsidRPr="00674963" w:rsidRDefault="001C101B" w:rsidP="00674963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o-RO"/>
              </w:rPr>
            </w:pPr>
            <w:r w:rsidRPr="00674963">
              <w:rPr>
                <w:rFonts w:ascii="Arial" w:hAnsi="Arial" w:cs="Arial"/>
                <w:sz w:val="16"/>
                <w:szCs w:val="16"/>
                <w:lang w:eastAsia="ro-RO"/>
              </w:rPr>
              <w:t>Drăgan S. Raul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01B" w:rsidRPr="00674963" w:rsidRDefault="001C101B" w:rsidP="00674963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o-RO"/>
              </w:rPr>
            </w:pPr>
            <w:r w:rsidRPr="00674963">
              <w:rPr>
                <w:rFonts w:ascii="Arial" w:hAnsi="Arial" w:cs="Arial"/>
                <w:sz w:val="16"/>
                <w:szCs w:val="16"/>
                <w:lang w:eastAsia="ro-RO"/>
              </w:rPr>
              <w:t xml:space="preserve"> VI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01B" w:rsidRPr="00674963" w:rsidRDefault="001C101B" w:rsidP="00674963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o-RO"/>
              </w:rPr>
            </w:pPr>
            <w:r w:rsidRPr="00674963">
              <w:rPr>
                <w:rFonts w:ascii="Arial" w:hAnsi="Arial" w:cs="Arial"/>
                <w:sz w:val="16"/>
                <w:szCs w:val="16"/>
                <w:lang w:eastAsia="ro-RO"/>
              </w:rPr>
              <w:t>Şcoala Gimnazială Nr.3 Lupeni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01B" w:rsidRPr="00674963" w:rsidRDefault="001C101B" w:rsidP="00674963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o-RO"/>
              </w:rPr>
            </w:pPr>
            <w:r w:rsidRPr="00674963">
              <w:rPr>
                <w:rFonts w:ascii="Arial" w:hAnsi="Arial" w:cs="Arial"/>
                <w:sz w:val="16"/>
                <w:szCs w:val="16"/>
                <w:lang w:eastAsia="ro-RO"/>
              </w:rPr>
              <w:t>Szekely Daniela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01B" w:rsidRPr="00674963" w:rsidRDefault="001C101B" w:rsidP="00674963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o-RO"/>
              </w:rPr>
            </w:pPr>
            <w:r w:rsidRPr="00674963">
              <w:rPr>
                <w:rFonts w:ascii="Arial" w:hAnsi="Arial" w:cs="Arial"/>
                <w:sz w:val="16"/>
                <w:szCs w:val="16"/>
                <w:lang w:eastAsia="ro-RO"/>
              </w:rPr>
              <w:t>3,75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01B" w:rsidRPr="00674963" w:rsidRDefault="001C101B" w:rsidP="00674963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o-RO"/>
              </w:rPr>
            </w:pPr>
            <w:r w:rsidRPr="00674963">
              <w:rPr>
                <w:rFonts w:ascii="Arial" w:hAnsi="Arial" w:cs="Arial"/>
                <w:sz w:val="16"/>
                <w:szCs w:val="16"/>
                <w:lang w:eastAsia="ro-RO"/>
              </w:rPr>
              <w:t>2,5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01B" w:rsidRPr="00674963" w:rsidRDefault="001C101B" w:rsidP="00674963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o-RO"/>
              </w:rPr>
            </w:pPr>
            <w:r w:rsidRPr="00674963">
              <w:rPr>
                <w:rFonts w:ascii="Arial" w:hAnsi="Arial" w:cs="Arial"/>
                <w:sz w:val="16"/>
                <w:szCs w:val="16"/>
                <w:lang w:eastAsia="ro-RO"/>
              </w:rPr>
              <w:t>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01B" w:rsidRPr="00674963" w:rsidRDefault="001C101B" w:rsidP="00674963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o-RO"/>
              </w:rPr>
            </w:pPr>
            <w:r w:rsidRPr="00674963">
              <w:rPr>
                <w:rFonts w:ascii="Arial" w:hAnsi="Arial" w:cs="Arial"/>
                <w:sz w:val="16"/>
                <w:szCs w:val="16"/>
                <w:lang w:eastAsia="ro-RO"/>
              </w:rPr>
              <w:t>10,25</w:t>
            </w:r>
          </w:p>
        </w:tc>
      </w:tr>
      <w:tr w:rsidR="001C101B" w:rsidRPr="00C3575D">
        <w:trPr>
          <w:trHeight w:val="285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01B" w:rsidRPr="00674963" w:rsidRDefault="001C101B" w:rsidP="00674963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o-RO"/>
              </w:rPr>
            </w:pPr>
            <w:r w:rsidRPr="00674963">
              <w:rPr>
                <w:rFonts w:ascii="Arial" w:hAnsi="Arial" w:cs="Arial"/>
                <w:sz w:val="16"/>
                <w:szCs w:val="16"/>
                <w:lang w:eastAsia="ro-RO"/>
              </w:rPr>
              <w:t>34</w:t>
            </w:r>
          </w:p>
        </w:tc>
        <w:tc>
          <w:tcPr>
            <w:tcW w:w="2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01B" w:rsidRPr="00674963" w:rsidRDefault="001C101B" w:rsidP="00674963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o-RO"/>
              </w:rPr>
            </w:pPr>
            <w:r w:rsidRPr="00674963">
              <w:rPr>
                <w:rFonts w:ascii="Arial" w:hAnsi="Arial" w:cs="Arial"/>
                <w:sz w:val="16"/>
                <w:szCs w:val="16"/>
                <w:lang w:eastAsia="ro-RO"/>
              </w:rPr>
              <w:t>Ilie D. Samuel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01B" w:rsidRPr="00674963" w:rsidRDefault="001C101B" w:rsidP="00674963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o-RO"/>
              </w:rPr>
            </w:pPr>
            <w:r w:rsidRPr="00674963">
              <w:rPr>
                <w:rFonts w:ascii="Arial" w:hAnsi="Arial" w:cs="Arial"/>
                <w:sz w:val="16"/>
                <w:szCs w:val="16"/>
                <w:lang w:eastAsia="ro-RO"/>
              </w:rPr>
              <w:t xml:space="preserve"> VI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01B" w:rsidRPr="00674963" w:rsidRDefault="001C101B" w:rsidP="00674963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o-RO"/>
              </w:rPr>
            </w:pPr>
            <w:r w:rsidRPr="00674963">
              <w:rPr>
                <w:rFonts w:ascii="Arial" w:hAnsi="Arial" w:cs="Arial"/>
                <w:sz w:val="16"/>
                <w:szCs w:val="16"/>
                <w:lang w:eastAsia="ro-RO"/>
              </w:rPr>
              <w:t>C. T. Constantin Brâncuşi Petrila - Şc. Gimnazială Nr. 5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01B" w:rsidRPr="00674963" w:rsidRDefault="001C101B" w:rsidP="00674963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o-RO"/>
              </w:rPr>
            </w:pPr>
            <w:r w:rsidRPr="00674963">
              <w:rPr>
                <w:rFonts w:ascii="Arial" w:hAnsi="Arial" w:cs="Arial"/>
                <w:sz w:val="16"/>
                <w:szCs w:val="16"/>
                <w:lang w:eastAsia="ro-RO"/>
              </w:rPr>
              <w:t>Ratzek Veronica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01B" w:rsidRPr="00674963" w:rsidRDefault="001C101B" w:rsidP="00674963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o-RO"/>
              </w:rPr>
            </w:pPr>
            <w:r w:rsidRPr="00674963">
              <w:rPr>
                <w:rFonts w:ascii="Arial" w:hAnsi="Arial" w:cs="Arial"/>
                <w:sz w:val="16"/>
                <w:szCs w:val="16"/>
                <w:lang w:eastAsia="ro-RO"/>
              </w:rPr>
              <w:t>6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01B" w:rsidRPr="00674963" w:rsidRDefault="001C101B" w:rsidP="00674963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o-RO"/>
              </w:rPr>
            </w:pPr>
            <w:r w:rsidRPr="00674963">
              <w:rPr>
                <w:rFonts w:ascii="Arial" w:hAnsi="Arial" w:cs="Arial"/>
                <w:sz w:val="16"/>
                <w:szCs w:val="16"/>
                <w:lang w:eastAsia="ro-RO"/>
              </w:rPr>
              <w:t>1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01B" w:rsidRPr="00674963" w:rsidRDefault="001C101B" w:rsidP="00674963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o-RO"/>
              </w:rPr>
            </w:pPr>
            <w:r w:rsidRPr="00674963">
              <w:rPr>
                <w:rFonts w:ascii="Arial" w:hAnsi="Arial" w:cs="Arial"/>
                <w:sz w:val="16"/>
                <w:szCs w:val="16"/>
                <w:lang w:eastAsia="ro-RO"/>
              </w:rPr>
              <w:t>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01B" w:rsidRPr="00674963" w:rsidRDefault="001C101B" w:rsidP="00674963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o-RO"/>
              </w:rPr>
            </w:pPr>
            <w:r w:rsidRPr="00674963">
              <w:rPr>
                <w:rFonts w:ascii="Arial" w:hAnsi="Arial" w:cs="Arial"/>
                <w:sz w:val="16"/>
                <w:szCs w:val="16"/>
                <w:lang w:eastAsia="ro-RO"/>
              </w:rPr>
              <w:t>10</w:t>
            </w:r>
          </w:p>
        </w:tc>
      </w:tr>
      <w:tr w:rsidR="001C101B" w:rsidRPr="00C3575D">
        <w:trPr>
          <w:trHeight w:val="285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01B" w:rsidRPr="00674963" w:rsidRDefault="001C101B" w:rsidP="00674963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o-RO"/>
              </w:rPr>
            </w:pPr>
            <w:r w:rsidRPr="00674963">
              <w:rPr>
                <w:rFonts w:ascii="Arial" w:hAnsi="Arial" w:cs="Arial"/>
                <w:sz w:val="16"/>
                <w:szCs w:val="16"/>
                <w:lang w:eastAsia="ro-RO"/>
              </w:rPr>
              <w:t>35</w:t>
            </w:r>
          </w:p>
        </w:tc>
        <w:tc>
          <w:tcPr>
            <w:tcW w:w="2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01B" w:rsidRPr="00674963" w:rsidRDefault="001C101B" w:rsidP="00674963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o-RO"/>
              </w:rPr>
            </w:pPr>
            <w:r w:rsidRPr="00674963">
              <w:rPr>
                <w:rFonts w:ascii="Arial" w:hAnsi="Arial" w:cs="Arial"/>
                <w:sz w:val="16"/>
                <w:szCs w:val="16"/>
                <w:lang w:eastAsia="ro-RO"/>
              </w:rPr>
              <w:t>Bănceanu Ş. Iustina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01B" w:rsidRPr="00674963" w:rsidRDefault="001C101B" w:rsidP="00674963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o-RO"/>
              </w:rPr>
            </w:pPr>
            <w:r w:rsidRPr="00674963">
              <w:rPr>
                <w:rFonts w:ascii="Arial" w:hAnsi="Arial" w:cs="Arial"/>
                <w:sz w:val="16"/>
                <w:szCs w:val="16"/>
                <w:lang w:eastAsia="ro-RO"/>
              </w:rPr>
              <w:t xml:space="preserve"> VI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01B" w:rsidRPr="00674963" w:rsidRDefault="001C101B" w:rsidP="00674963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o-RO"/>
              </w:rPr>
            </w:pPr>
            <w:r w:rsidRPr="00674963">
              <w:rPr>
                <w:rFonts w:ascii="Arial" w:hAnsi="Arial" w:cs="Arial"/>
                <w:sz w:val="16"/>
                <w:szCs w:val="16"/>
                <w:lang w:eastAsia="ro-RO"/>
              </w:rPr>
              <w:t>C. N. Mihai Eminescu Petroşani - Şc. Gimn. Avram Stanca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01B" w:rsidRPr="00674963" w:rsidRDefault="001C101B" w:rsidP="00674963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o-RO"/>
              </w:rPr>
            </w:pPr>
            <w:r w:rsidRPr="00674963">
              <w:rPr>
                <w:rFonts w:ascii="Arial" w:hAnsi="Arial" w:cs="Arial"/>
                <w:sz w:val="16"/>
                <w:szCs w:val="16"/>
                <w:lang w:eastAsia="ro-RO"/>
              </w:rPr>
              <w:t>Duduială - Bârsan Gianina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01B" w:rsidRPr="00674963" w:rsidRDefault="001C101B" w:rsidP="00674963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o-RO"/>
              </w:rPr>
            </w:pPr>
            <w:r w:rsidRPr="00674963">
              <w:rPr>
                <w:rFonts w:ascii="Arial" w:hAnsi="Arial" w:cs="Arial"/>
                <w:sz w:val="16"/>
                <w:szCs w:val="16"/>
                <w:lang w:eastAsia="ro-RO"/>
              </w:rPr>
              <w:t>5,75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01B" w:rsidRPr="00674963" w:rsidRDefault="001C101B" w:rsidP="00674963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o-RO"/>
              </w:rPr>
            </w:pPr>
            <w:r w:rsidRPr="00674963">
              <w:rPr>
                <w:rFonts w:ascii="Arial" w:hAnsi="Arial" w:cs="Arial"/>
                <w:sz w:val="16"/>
                <w:szCs w:val="16"/>
                <w:lang w:eastAsia="ro-RO"/>
              </w:rPr>
              <w:t>1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01B" w:rsidRPr="00674963" w:rsidRDefault="001C101B" w:rsidP="00674963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o-RO"/>
              </w:rPr>
            </w:pPr>
            <w:r w:rsidRPr="00674963">
              <w:rPr>
                <w:rFonts w:ascii="Arial" w:hAnsi="Arial" w:cs="Arial"/>
                <w:sz w:val="16"/>
                <w:szCs w:val="16"/>
                <w:lang w:eastAsia="ro-RO"/>
              </w:rPr>
              <w:t>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01B" w:rsidRPr="00674963" w:rsidRDefault="001C101B" w:rsidP="00674963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o-RO"/>
              </w:rPr>
            </w:pPr>
            <w:r w:rsidRPr="00674963">
              <w:rPr>
                <w:rFonts w:ascii="Arial" w:hAnsi="Arial" w:cs="Arial"/>
                <w:sz w:val="16"/>
                <w:szCs w:val="16"/>
                <w:lang w:eastAsia="ro-RO"/>
              </w:rPr>
              <w:t>8,75</w:t>
            </w:r>
          </w:p>
        </w:tc>
      </w:tr>
      <w:tr w:rsidR="001C101B" w:rsidRPr="00C3575D">
        <w:trPr>
          <w:trHeight w:val="285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01B" w:rsidRPr="00674963" w:rsidRDefault="001C101B" w:rsidP="00674963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o-RO"/>
              </w:rPr>
            </w:pPr>
            <w:r w:rsidRPr="00674963">
              <w:rPr>
                <w:rFonts w:ascii="Arial" w:hAnsi="Arial" w:cs="Arial"/>
                <w:sz w:val="16"/>
                <w:szCs w:val="16"/>
                <w:lang w:eastAsia="ro-RO"/>
              </w:rPr>
              <w:t>36</w:t>
            </w:r>
          </w:p>
        </w:tc>
        <w:tc>
          <w:tcPr>
            <w:tcW w:w="2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01B" w:rsidRPr="00674963" w:rsidRDefault="001C101B" w:rsidP="00674963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o-RO"/>
              </w:rPr>
            </w:pPr>
            <w:r w:rsidRPr="00674963">
              <w:rPr>
                <w:rFonts w:ascii="Arial" w:hAnsi="Arial" w:cs="Arial"/>
                <w:sz w:val="16"/>
                <w:szCs w:val="16"/>
                <w:lang w:eastAsia="ro-RO"/>
              </w:rPr>
              <w:t>Pena M. Daciana Maria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01B" w:rsidRPr="00674963" w:rsidRDefault="001C101B" w:rsidP="00674963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o-RO"/>
              </w:rPr>
            </w:pPr>
            <w:r w:rsidRPr="00674963">
              <w:rPr>
                <w:rFonts w:ascii="Arial" w:hAnsi="Arial" w:cs="Arial"/>
                <w:sz w:val="16"/>
                <w:szCs w:val="16"/>
                <w:lang w:eastAsia="ro-RO"/>
              </w:rPr>
              <w:t xml:space="preserve"> VI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01B" w:rsidRPr="00674963" w:rsidRDefault="001C101B" w:rsidP="00674963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o-RO"/>
              </w:rPr>
            </w:pPr>
            <w:r w:rsidRPr="00674963">
              <w:rPr>
                <w:rFonts w:ascii="Arial" w:hAnsi="Arial" w:cs="Arial"/>
                <w:sz w:val="16"/>
                <w:szCs w:val="16"/>
                <w:lang w:eastAsia="ro-RO"/>
              </w:rPr>
              <w:t>Şcoala Gimnazială I.D.Sîrbu Petrila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01B" w:rsidRPr="00674963" w:rsidRDefault="001C101B" w:rsidP="00674963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o-RO"/>
              </w:rPr>
            </w:pPr>
            <w:r w:rsidRPr="00674963">
              <w:rPr>
                <w:rFonts w:ascii="Arial" w:hAnsi="Arial" w:cs="Arial"/>
                <w:sz w:val="16"/>
                <w:szCs w:val="16"/>
                <w:lang w:eastAsia="ro-RO"/>
              </w:rPr>
              <w:t>Ardelean Nicolae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01B" w:rsidRPr="00674963" w:rsidRDefault="001C101B" w:rsidP="00674963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o-RO"/>
              </w:rPr>
            </w:pPr>
            <w:r w:rsidRPr="00674963">
              <w:rPr>
                <w:rFonts w:ascii="Arial" w:hAnsi="Arial" w:cs="Arial"/>
                <w:sz w:val="16"/>
                <w:szCs w:val="16"/>
                <w:lang w:eastAsia="ro-RO"/>
              </w:rPr>
              <w:t>4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01B" w:rsidRPr="00674963" w:rsidRDefault="001C101B" w:rsidP="00674963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o-RO"/>
              </w:rPr>
            </w:pPr>
            <w:r w:rsidRPr="00674963">
              <w:rPr>
                <w:rFonts w:ascii="Arial" w:hAnsi="Arial" w:cs="Arial"/>
                <w:sz w:val="16"/>
                <w:szCs w:val="16"/>
                <w:lang w:eastAsia="ro-RO"/>
              </w:rPr>
              <w:t>1,5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01B" w:rsidRPr="00674963" w:rsidRDefault="001C101B" w:rsidP="00674963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o-RO"/>
              </w:rPr>
            </w:pPr>
            <w:r w:rsidRPr="00674963">
              <w:rPr>
                <w:rFonts w:ascii="Arial" w:hAnsi="Arial" w:cs="Arial"/>
                <w:sz w:val="16"/>
                <w:szCs w:val="16"/>
                <w:lang w:eastAsia="ro-RO"/>
              </w:rPr>
              <w:t>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01B" w:rsidRPr="00674963" w:rsidRDefault="001C101B" w:rsidP="00674963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o-RO"/>
              </w:rPr>
            </w:pPr>
            <w:r w:rsidRPr="00674963">
              <w:rPr>
                <w:rFonts w:ascii="Arial" w:hAnsi="Arial" w:cs="Arial"/>
                <w:sz w:val="16"/>
                <w:szCs w:val="16"/>
                <w:lang w:eastAsia="ro-RO"/>
              </w:rPr>
              <w:t>7,5</w:t>
            </w:r>
          </w:p>
        </w:tc>
      </w:tr>
      <w:tr w:rsidR="001C101B" w:rsidRPr="00C3575D">
        <w:trPr>
          <w:trHeight w:val="285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01B" w:rsidRPr="00674963" w:rsidRDefault="001C101B" w:rsidP="00674963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o-RO"/>
              </w:rPr>
            </w:pPr>
            <w:r w:rsidRPr="00674963">
              <w:rPr>
                <w:rFonts w:ascii="Arial" w:hAnsi="Arial" w:cs="Arial"/>
                <w:sz w:val="16"/>
                <w:szCs w:val="16"/>
                <w:lang w:eastAsia="ro-RO"/>
              </w:rPr>
              <w:t>37</w:t>
            </w:r>
          </w:p>
        </w:tc>
        <w:tc>
          <w:tcPr>
            <w:tcW w:w="2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01B" w:rsidRPr="00674963" w:rsidRDefault="001C101B" w:rsidP="00674963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o-RO"/>
              </w:rPr>
            </w:pPr>
            <w:r w:rsidRPr="00674963">
              <w:rPr>
                <w:rFonts w:ascii="Arial" w:hAnsi="Arial" w:cs="Arial"/>
                <w:sz w:val="16"/>
                <w:szCs w:val="16"/>
                <w:lang w:eastAsia="ro-RO"/>
              </w:rPr>
              <w:t>Zachman S. Ionatan Remus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01B" w:rsidRPr="00674963" w:rsidRDefault="001C101B" w:rsidP="00674963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o-RO"/>
              </w:rPr>
            </w:pPr>
            <w:r w:rsidRPr="00674963">
              <w:rPr>
                <w:rFonts w:ascii="Arial" w:hAnsi="Arial" w:cs="Arial"/>
                <w:sz w:val="16"/>
                <w:szCs w:val="16"/>
                <w:lang w:eastAsia="ro-RO"/>
              </w:rPr>
              <w:t xml:space="preserve"> VI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01B" w:rsidRPr="00674963" w:rsidRDefault="001C101B" w:rsidP="00674963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o-RO"/>
              </w:rPr>
            </w:pPr>
            <w:r w:rsidRPr="00674963">
              <w:rPr>
                <w:rFonts w:ascii="Arial" w:hAnsi="Arial" w:cs="Arial"/>
                <w:sz w:val="16"/>
                <w:szCs w:val="16"/>
                <w:lang w:eastAsia="ro-RO"/>
              </w:rPr>
              <w:t>Şcoala Gimnazială I.D.Sîrbu Petrila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01B" w:rsidRPr="00674963" w:rsidRDefault="001C101B" w:rsidP="00674963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o-RO"/>
              </w:rPr>
            </w:pPr>
            <w:r w:rsidRPr="00674963">
              <w:rPr>
                <w:rFonts w:ascii="Arial" w:hAnsi="Arial" w:cs="Arial"/>
                <w:sz w:val="16"/>
                <w:szCs w:val="16"/>
                <w:lang w:eastAsia="ro-RO"/>
              </w:rPr>
              <w:t>Ardelean Nicolae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01B" w:rsidRPr="00674963" w:rsidRDefault="001C101B" w:rsidP="00674963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o-RO"/>
              </w:rPr>
            </w:pPr>
            <w:r w:rsidRPr="00674963">
              <w:rPr>
                <w:rFonts w:ascii="Arial" w:hAnsi="Arial" w:cs="Arial"/>
                <w:sz w:val="16"/>
                <w:szCs w:val="16"/>
                <w:lang w:eastAsia="ro-RO"/>
              </w:rPr>
              <w:t>3,5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01B" w:rsidRPr="00674963" w:rsidRDefault="001C101B" w:rsidP="00674963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o-RO"/>
              </w:rPr>
            </w:pPr>
            <w:r w:rsidRPr="00674963">
              <w:rPr>
                <w:rFonts w:ascii="Arial" w:hAnsi="Arial" w:cs="Arial"/>
                <w:sz w:val="16"/>
                <w:szCs w:val="16"/>
                <w:lang w:eastAsia="ro-RO"/>
              </w:rPr>
              <w:t>1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01B" w:rsidRPr="00674963" w:rsidRDefault="001C101B" w:rsidP="00674963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o-RO"/>
              </w:rPr>
            </w:pPr>
            <w:r w:rsidRPr="00674963">
              <w:rPr>
                <w:rFonts w:ascii="Arial" w:hAnsi="Arial" w:cs="Arial"/>
                <w:sz w:val="16"/>
                <w:szCs w:val="16"/>
                <w:lang w:eastAsia="ro-RO"/>
              </w:rPr>
              <w:t>1,5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01B" w:rsidRPr="00674963" w:rsidRDefault="001C101B" w:rsidP="00674963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o-RO"/>
              </w:rPr>
            </w:pPr>
            <w:r w:rsidRPr="00674963">
              <w:rPr>
                <w:rFonts w:ascii="Arial" w:hAnsi="Arial" w:cs="Arial"/>
                <w:sz w:val="16"/>
                <w:szCs w:val="16"/>
                <w:lang w:eastAsia="ro-RO"/>
              </w:rPr>
              <w:t>6</w:t>
            </w:r>
          </w:p>
        </w:tc>
      </w:tr>
      <w:tr w:rsidR="001C101B" w:rsidRPr="00C3575D">
        <w:trPr>
          <w:trHeight w:val="285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01B" w:rsidRPr="00674963" w:rsidRDefault="001C101B" w:rsidP="00674963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o-RO"/>
              </w:rPr>
            </w:pPr>
            <w:r w:rsidRPr="00674963">
              <w:rPr>
                <w:rFonts w:ascii="Arial" w:hAnsi="Arial" w:cs="Arial"/>
                <w:sz w:val="16"/>
                <w:szCs w:val="16"/>
                <w:lang w:eastAsia="ro-RO"/>
              </w:rPr>
              <w:t>38</w:t>
            </w:r>
          </w:p>
        </w:tc>
        <w:tc>
          <w:tcPr>
            <w:tcW w:w="2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01B" w:rsidRPr="00674963" w:rsidRDefault="001C101B" w:rsidP="00674963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o-RO"/>
              </w:rPr>
            </w:pPr>
            <w:r w:rsidRPr="00674963">
              <w:rPr>
                <w:rFonts w:ascii="Arial" w:hAnsi="Arial" w:cs="Arial"/>
                <w:sz w:val="16"/>
                <w:szCs w:val="16"/>
                <w:lang w:eastAsia="ro-RO"/>
              </w:rPr>
              <w:t>Androne I. Ruben Emanuel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01B" w:rsidRPr="00674963" w:rsidRDefault="001C101B" w:rsidP="00674963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o-RO"/>
              </w:rPr>
            </w:pPr>
            <w:r w:rsidRPr="00674963">
              <w:rPr>
                <w:rFonts w:ascii="Arial" w:hAnsi="Arial" w:cs="Arial"/>
                <w:sz w:val="16"/>
                <w:szCs w:val="16"/>
                <w:lang w:eastAsia="ro-RO"/>
              </w:rPr>
              <w:t xml:space="preserve"> VI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01B" w:rsidRPr="00674963" w:rsidRDefault="001C101B" w:rsidP="00674963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o-RO"/>
              </w:rPr>
            </w:pPr>
            <w:r w:rsidRPr="00674963">
              <w:rPr>
                <w:rFonts w:ascii="Arial" w:hAnsi="Arial" w:cs="Arial"/>
                <w:sz w:val="16"/>
                <w:szCs w:val="16"/>
                <w:lang w:eastAsia="ro-RO"/>
              </w:rPr>
              <w:t>Şcoala Gimnazială I.D.Sîrbu Petrila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01B" w:rsidRPr="00674963" w:rsidRDefault="001C101B" w:rsidP="00674963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o-RO"/>
              </w:rPr>
            </w:pPr>
            <w:r w:rsidRPr="00674963">
              <w:rPr>
                <w:rFonts w:ascii="Arial" w:hAnsi="Arial" w:cs="Arial"/>
                <w:sz w:val="16"/>
                <w:szCs w:val="16"/>
                <w:lang w:eastAsia="ro-RO"/>
              </w:rPr>
              <w:t>Ardelean Nicolae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01B" w:rsidRPr="00674963" w:rsidRDefault="001C101B" w:rsidP="00674963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o-RO"/>
              </w:rPr>
            </w:pPr>
            <w:r w:rsidRPr="00674963">
              <w:rPr>
                <w:rFonts w:ascii="Arial" w:hAnsi="Arial" w:cs="Arial"/>
                <w:sz w:val="16"/>
                <w:szCs w:val="16"/>
                <w:lang w:eastAsia="ro-RO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01B" w:rsidRPr="00674963" w:rsidRDefault="001C101B" w:rsidP="00674963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o-RO"/>
              </w:rPr>
            </w:pPr>
            <w:r w:rsidRPr="00674963">
              <w:rPr>
                <w:rFonts w:ascii="Arial" w:hAnsi="Arial" w:cs="Arial"/>
                <w:sz w:val="16"/>
                <w:szCs w:val="16"/>
                <w:lang w:eastAsia="ro-RO"/>
              </w:rPr>
              <w:t> 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01B" w:rsidRPr="00674963" w:rsidRDefault="001C101B" w:rsidP="00674963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o-RO"/>
              </w:rPr>
            </w:pPr>
            <w:r w:rsidRPr="00674963">
              <w:rPr>
                <w:rFonts w:ascii="Arial" w:hAnsi="Arial" w:cs="Arial"/>
                <w:sz w:val="16"/>
                <w:szCs w:val="16"/>
                <w:lang w:eastAsia="ro-RO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01B" w:rsidRPr="00674963" w:rsidRDefault="001C101B" w:rsidP="00674963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o-RO"/>
              </w:rPr>
            </w:pPr>
            <w:r w:rsidRPr="00674963">
              <w:rPr>
                <w:rFonts w:ascii="Arial" w:hAnsi="Arial" w:cs="Arial"/>
                <w:sz w:val="16"/>
                <w:szCs w:val="16"/>
                <w:lang w:eastAsia="ro-RO"/>
              </w:rPr>
              <w:t>ABSENT</w:t>
            </w:r>
          </w:p>
        </w:tc>
      </w:tr>
      <w:tr w:rsidR="001C101B" w:rsidRPr="00C3575D">
        <w:trPr>
          <w:trHeight w:val="285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01B" w:rsidRPr="00674963" w:rsidRDefault="001C101B" w:rsidP="00674963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o-RO"/>
              </w:rPr>
            </w:pPr>
            <w:r w:rsidRPr="00674963">
              <w:rPr>
                <w:rFonts w:ascii="Arial" w:hAnsi="Arial" w:cs="Arial"/>
                <w:sz w:val="16"/>
                <w:szCs w:val="16"/>
                <w:lang w:eastAsia="ro-RO"/>
              </w:rPr>
              <w:t>39</w:t>
            </w:r>
          </w:p>
        </w:tc>
        <w:tc>
          <w:tcPr>
            <w:tcW w:w="2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01B" w:rsidRPr="00674963" w:rsidRDefault="001C101B" w:rsidP="00674963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o-RO"/>
              </w:rPr>
            </w:pPr>
            <w:r w:rsidRPr="00674963">
              <w:rPr>
                <w:rFonts w:ascii="Arial" w:hAnsi="Arial" w:cs="Arial"/>
                <w:sz w:val="16"/>
                <w:szCs w:val="16"/>
                <w:lang w:eastAsia="ro-RO"/>
              </w:rPr>
              <w:t>Ceauranu C. Georgiana-Adelina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01B" w:rsidRPr="00674963" w:rsidRDefault="001C101B" w:rsidP="00674963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o-RO"/>
              </w:rPr>
            </w:pPr>
            <w:r w:rsidRPr="00674963">
              <w:rPr>
                <w:rFonts w:ascii="Arial" w:hAnsi="Arial" w:cs="Arial"/>
                <w:sz w:val="16"/>
                <w:szCs w:val="16"/>
                <w:lang w:eastAsia="ro-RO"/>
              </w:rPr>
              <w:t xml:space="preserve"> VI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01B" w:rsidRPr="00674963" w:rsidRDefault="001C101B" w:rsidP="00674963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o-RO"/>
              </w:rPr>
            </w:pPr>
            <w:r w:rsidRPr="00674963">
              <w:rPr>
                <w:rFonts w:ascii="Arial" w:hAnsi="Arial" w:cs="Arial"/>
                <w:sz w:val="16"/>
                <w:szCs w:val="16"/>
                <w:lang w:eastAsia="ro-RO"/>
              </w:rPr>
              <w:t>Şcoala Gimnazială I.D.Sîrbu Petrila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01B" w:rsidRPr="00674963" w:rsidRDefault="001C101B" w:rsidP="00674963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o-RO"/>
              </w:rPr>
            </w:pPr>
            <w:r w:rsidRPr="00674963">
              <w:rPr>
                <w:rFonts w:ascii="Arial" w:hAnsi="Arial" w:cs="Arial"/>
                <w:sz w:val="16"/>
                <w:szCs w:val="16"/>
                <w:lang w:eastAsia="ro-RO"/>
              </w:rPr>
              <w:t>Szollosi – Moţa Cristina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01B" w:rsidRPr="00674963" w:rsidRDefault="001C101B" w:rsidP="00674963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o-RO"/>
              </w:rPr>
            </w:pPr>
            <w:r w:rsidRPr="00674963">
              <w:rPr>
                <w:rFonts w:ascii="Arial" w:hAnsi="Arial" w:cs="Arial"/>
                <w:sz w:val="16"/>
                <w:szCs w:val="16"/>
                <w:lang w:eastAsia="ro-RO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01B" w:rsidRPr="00674963" w:rsidRDefault="001C101B" w:rsidP="00674963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o-RO"/>
              </w:rPr>
            </w:pPr>
            <w:r w:rsidRPr="00674963">
              <w:rPr>
                <w:rFonts w:ascii="Arial" w:hAnsi="Arial" w:cs="Arial"/>
                <w:sz w:val="16"/>
                <w:szCs w:val="16"/>
                <w:lang w:eastAsia="ro-RO"/>
              </w:rPr>
              <w:t> 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01B" w:rsidRPr="00674963" w:rsidRDefault="001C101B" w:rsidP="00674963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o-RO"/>
              </w:rPr>
            </w:pPr>
            <w:r w:rsidRPr="00674963">
              <w:rPr>
                <w:rFonts w:ascii="Arial" w:hAnsi="Arial" w:cs="Arial"/>
                <w:sz w:val="16"/>
                <w:szCs w:val="16"/>
                <w:lang w:eastAsia="ro-RO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01B" w:rsidRPr="00674963" w:rsidRDefault="001C101B" w:rsidP="00674963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o-RO"/>
              </w:rPr>
            </w:pPr>
            <w:r w:rsidRPr="00674963">
              <w:rPr>
                <w:rFonts w:ascii="Arial" w:hAnsi="Arial" w:cs="Arial"/>
                <w:sz w:val="16"/>
                <w:szCs w:val="16"/>
                <w:lang w:eastAsia="ro-RO"/>
              </w:rPr>
              <w:t>ABSENT</w:t>
            </w:r>
          </w:p>
        </w:tc>
      </w:tr>
      <w:tr w:rsidR="001C101B" w:rsidRPr="00C3575D">
        <w:trPr>
          <w:trHeight w:val="285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01B" w:rsidRPr="00674963" w:rsidRDefault="001C101B" w:rsidP="00674963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o-RO"/>
              </w:rPr>
            </w:pPr>
            <w:r w:rsidRPr="00674963">
              <w:rPr>
                <w:rFonts w:ascii="Arial" w:hAnsi="Arial" w:cs="Arial"/>
                <w:sz w:val="16"/>
                <w:szCs w:val="16"/>
                <w:lang w:eastAsia="ro-RO"/>
              </w:rPr>
              <w:t>40</w:t>
            </w:r>
          </w:p>
        </w:tc>
        <w:tc>
          <w:tcPr>
            <w:tcW w:w="2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01B" w:rsidRPr="00674963" w:rsidRDefault="001C101B" w:rsidP="00674963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o-RO"/>
              </w:rPr>
            </w:pPr>
            <w:r w:rsidRPr="00674963">
              <w:rPr>
                <w:rFonts w:ascii="Arial" w:hAnsi="Arial" w:cs="Arial"/>
                <w:sz w:val="16"/>
                <w:szCs w:val="16"/>
                <w:lang w:eastAsia="ro-RO"/>
              </w:rPr>
              <w:t>Dobrescu C. Cristiana -Cosmina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01B" w:rsidRPr="00674963" w:rsidRDefault="001C101B" w:rsidP="00674963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o-RO"/>
              </w:rPr>
            </w:pPr>
            <w:r w:rsidRPr="00674963">
              <w:rPr>
                <w:rFonts w:ascii="Arial" w:hAnsi="Arial" w:cs="Arial"/>
                <w:sz w:val="16"/>
                <w:szCs w:val="16"/>
                <w:lang w:eastAsia="ro-RO"/>
              </w:rPr>
              <w:t xml:space="preserve"> VI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01B" w:rsidRPr="00674963" w:rsidRDefault="001C101B" w:rsidP="00674963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o-RO"/>
              </w:rPr>
            </w:pPr>
            <w:r w:rsidRPr="00674963">
              <w:rPr>
                <w:rFonts w:ascii="Arial" w:hAnsi="Arial" w:cs="Arial"/>
                <w:sz w:val="16"/>
                <w:szCs w:val="16"/>
                <w:lang w:eastAsia="ro-RO"/>
              </w:rPr>
              <w:t>Şcoala Gimnazială Nr. 7 Petroşani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01B" w:rsidRPr="00674963" w:rsidRDefault="001C101B" w:rsidP="00674963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o-RO"/>
              </w:rPr>
            </w:pPr>
            <w:r w:rsidRPr="00674963">
              <w:rPr>
                <w:rFonts w:ascii="Arial" w:hAnsi="Arial" w:cs="Arial"/>
                <w:sz w:val="16"/>
                <w:szCs w:val="16"/>
                <w:lang w:eastAsia="ro-RO"/>
              </w:rPr>
              <w:t>Szollosi – Moţa Cristina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01B" w:rsidRPr="00674963" w:rsidRDefault="001C101B" w:rsidP="00674963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o-RO"/>
              </w:rPr>
            </w:pPr>
            <w:r w:rsidRPr="00674963">
              <w:rPr>
                <w:rFonts w:ascii="Arial" w:hAnsi="Arial" w:cs="Arial"/>
                <w:sz w:val="16"/>
                <w:szCs w:val="16"/>
                <w:lang w:eastAsia="ro-RO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01B" w:rsidRPr="00674963" w:rsidRDefault="001C101B" w:rsidP="00674963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o-RO"/>
              </w:rPr>
            </w:pPr>
            <w:r w:rsidRPr="00674963">
              <w:rPr>
                <w:rFonts w:ascii="Arial" w:hAnsi="Arial" w:cs="Arial"/>
                <w:sz w:val="16"/>
                <w:szCs w:val="16"/>
                <w:lang w:eastAsia="ro-RO"/>
              </w:rPr>
              <w:t> 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01B" w:rsidRPr="00674963" w:rsidRDefault="001C101B" w:rsidP="00674963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o-RO"/>
              </w:rPr>
            </w:pPr>
            <w:r w:rsidRPr="00674963">
              <w:rPr>
                <w:rFonts w:ascii="Arial" w:hAnsi="Arial" w:cs="Arial"/>
                <w:sz w:val="16"/>
                <w:szCs w:val="16"/>
                <w:lang w:eastAsia="ro-RO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01B" w:rsidRPr="00674963" w:rsidRDefault="001C101B" w:rsidP="00674963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o-RO"/>
              </w:rPr>
            </w:pPr>
            <w:r w:rsidRPr="00674963">
              <w:rPr>
                <w:rFonts w:ascii="Arial" w:hAnsi="Arial" w:cs="Arial"/>
                <w:sz w:val="16"/>
                <w:szCs w:val="16"/>
                <w:lang w:eastAsia="ro-RO"/>
              </w:rPr>
              <w:t>ABSENT</w:t>
            </w:r>
          </w:p>
        </w:tc>
      </w:tr>
      <w:tr w:rsidR="001C101B" w:rsidRPr="00C3575D">
        <w:trPr>
          <w:trHeight w:val="285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01B" w:rsidRPr="00674963" w:rsidRDefault="001C101B" w:rsidP="00674963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o-RO"/>
              </w:rPr>
            </w:pPr>
            <w:r w:rsidRPr="00674963">
              <w:rPr>
                <w:rFonts w:ascii="Arial" w:hAnsi="Arial" w:cs="Arial"/>
                <w:sz w:val="16"/>
                <w:szCs w:val="16"/>
                <w:lang w:eastAsia="ro-RO"/>
              </w:rPr>
              <w:t>41</w:t>
            </w:r>
          </w:p>
        </w:tc>
        <w:tc>
          <w:tcPr>
            <w:tcW w:w="2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01B" w:rsidRPr="00674963" w:rsidRDefault="001C101B" w:rsidP="00674963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o-RO"/>
              </w:rPr>
            </w:pPr>
            <w:r w:rsidRPr="00674963">
              <w:rPr>
                <w:rFonts w:ascii="Arial" w:hAnsi="Arial" w:cs="Arial"/>
                <w:sz w:val="16"/>
                <w:szCs w:val="16"/>
                <w:lang w:eastAsia="ro-RO"/>
              </w:rPr>
              <w:t>Mojoatcă Ş. D. Ştefania Elena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01B" w:rsidRPr="00674963" w:rsidRDefault="001C101B" w:rsidP="00674963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o-RO"/>
              </w:rPr>
            </w:pPr>
            <w:r w:rsidRPr="00674963">
              <w:rPr>
                <w:rFonts w:ascii="Arial" w:hAnsi="Arial" w:cs="Arial"/>
                <w:sz w:val="16"/>
                <w:szCs w:val="16"/>
                <w:lang w:eastAsia="ro-RO"/>
              </w:rPr>
              <w:t xml:space="preserve"> VI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01B" w:rsidRPr="00674963" w:rsidRDefault="001C101B" w:rsidP="00674963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o-RO"/>
              </w:rPr>
            </w:pPr>
            <w:r w:rsidRPr="00674963">
              <w:rPr>
                <w:rFonts w:ascii="Arial" w:hAnsi="Arial" w:cs="Arial"/>
                <w:sz w:val="16"/>
                <w:szCs w:val="16"/>
                <w:lang w:eastAsia="ro-RO"/>
              </w:rPr>
              <w:t>Liceul Tehnologic "RETEZAT" Uricani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01B" w:rsidRPr="00674963" w:rsidRDefault="001C101B" w:rsidP="00674963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o-RO"/>
              </w:rPr>
            </w:pPr>
            <w:r w:rsidRPr="00674963">
              <w:rPr>
                <w:rFonts w:ascii="Arial" w:hAnsi="Arial" w:cs="Arial"/>
                <w:sz w:val="16"/>
                <w:szCs w:val="16"/>
                <w:lang w:eastAsia="ro-RO"/>
              </w:rPr>
              <w:t>Rebeleş Daniel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01B" w:rsidRPr="00674963" w:rsidRDefault="001C101B" w:rsidP="00674963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o-RO"/>
              </w:rPr>
            </w:pPr>
            <w:r w:rsidRPr="00674963">
              <w:rPr>
                <w:rFonts w:ascii="Arial" w:hAnsi="Arial" w:cs="Arial"/>
                <w:sz w:val="16"/>
                <w:szCs w:val="16"/>
                <w:lang w:eastAsia="ro-RO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01B" w:rsidRPr="00674963" w:rsidRDefault="001C101B" w:rsidP="00674963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o-RO"/>
              </w:rPr>
            </w:pPr>
            <w:r w:rsidRPr="00674963">
              <w:rPr>
                <w:rFonts w:ascii="Arial" w:hAnsi="Arial" w:cs="Arial"/>
                <w:sz w:val="16"/>
                <w:szCs w:val="16"/>
                <w:lang w:eastAsia="ro-RO"/>
              </w:rPr>
              <w:t> 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01B" w:rsidRPr="00674963" w:rsidRDefault="001C101B" w:rsidP="00674963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o-RO"/>
              </w:rPr>
            </w:pPr>
            <w:r w:rsidRPr="00674963">
              <w:rPr>
                <w:rFonts w:ascii="Arial" w:hAnsi="Arial" w:cs="Arial"/>
                <w:sz w:val="16"/>
                <w:szCs w:val="16"/>
                <w:lang w:eastAsia="ro-RO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01B" w:rsidRPr="00674963" w:rsidRDefault="001C101B" w:rsidP="00674963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o-RO"/>
              </w:rPr>
            </w:pPr>
            <w:r w:rsidRPr="00674963">
              <w:rPr>
                <w:rFonts w:ascii="Arial" w:hAnsi="Arial" w:cs="Arial"/>
                <w:sz w:val="16"/>
                <w:szCs w:val="16"/>
                <w:lang w:eastAsia="ro-RO"/>
              </w:rPr>
              <w:t>ABSENT</w:t>
            </w:r>
          </w:p>
        </w:tc>
      </w:tr>
      <w:tr w:rsidR="001C101B" w:rsidRPr="00C3575D">
        <w:trPr>
          <w:trHeight w:val="285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01B" w:rsidRPr="00674963" w:rsidRDefault="001C101B" w:rsidP="00674963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o-RO"/>
              </w:rPr>
            </w:pPr>
            <w:r w:rsidRPr="00674963">
              <w:rPr>
                <w:rFonts w:ascii="Arial" w:hAnsi="Arial" w:cs="Arial"/>
                <w:sz w:val="16"/>
                <w:szCs w:val="16"/>
                <w:lang w:eastAsia="ro-RO"/>
              </w:rPr>
              <w:t>42</w:t>
            </w:r>
          </w:p>
        </w:tc>
        <w:tc>
          <w:tcPr>
            <w:tcW w:w="2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01B" w:rsidRPr="00674963" w:rsidRDefault="001C101B" w:rsidP="00674963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o-RO"/>
              </w:rPr>
            </w:pPr>
            <w:r w:rsidRPr="00674963">
              <w:rPr>
                <w:rFonts w:ascii="Arial" w:hAnsi="Arial" w:cs="Arial"/>
                <w:sz w:val="16"/>
                <w:szCs w:val="16"/>
                <w:lang w:eastAsia="ro-RO"/>
              </w:rPr>
              <w:t>Panţiru G. Daria – Gabriela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01B" w:rsidRPr="00674963" w:rsidRDefault="001C101B" w:rsidP="00674963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o-RO"/>
              </w:rPr>
            </w:pPr>
            <w:r w:rsidRPr="00674963">
              <w:rPr>
                <w:rFonts w:ascii="Arial" w:hAnsi="Arial" w:cs="Arial"/>
                <w:sz w:val="16"/>
                <w:szCs w:val="16"/>
                <w:lang w:eastAsia="ro-RO"/>
              </w:rPr>
              <w:t xml:space="preserve"> VI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01B" w:rsidRPr="00674963" w:rsidRDefault="001C101B" w:rsidP="00674963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o-RO"/>
              </w:rPr>
            </w:pPr>
            <w:r w:rsidRPr="00674963">
              <w:rPr>
                <w:rFonts w:ascii="Arial" w:hAnsi="Arial" w:cs="Arial"/>
                <w:sz w:val="16"/>
                <w:szCs w:val="16"/>
                <w:lang w:eastAsia="ro-RO"/>
              </w:rPr>
              <w:t>Liceul Tehnologic "RETEZAT" Uricani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01B" w:rsidRPr="00674963" w:rsidRDefault="001C101B" w:rsidP="00674963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o-RO"/>
              </w:rPr>
            </w:pPr>
            <w:r w:rsidRPr="00674963">
              <w:rPr>
                <w:rFonts w:ascii="Arial" w:hAnsi="Arial" w:cs="Arial"/>
                <w:sz w:val="16"/>
                <w:szCs w:val="16"/>
                <w:lang w:eastAsia="ro-RO"/>
              </w:rPr>
              <w:t>Mihăescu Pantelimon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01B" w:rsidRPr="00674963" w:rsidRDefault="001C101B" w:rsidP="00674963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o-RO"/>
              </w:rPr>
            </w:pPr>
            <w:r w:rsidRPr="00674963">
              <w:rPr>
                <w:rFonts w:ascii="Arial" w:hAnsi="Arial" w:cs="Arial"/>
                <w:sz w:val="16"/>
                <w:szCs w:val="16"/>
                <w:lang w:eastAsia="ro-RO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01B" w:rsidRPr="00674963" w:rsidRDefault="001C101B" w:rsidP="00674963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o-RO"/>
              </w:rPr>
            </w:pPr>
            <w:r w:rsidRPr="00674963">
              <w:rPr>
                <w:rFonts w:ascii="Arial" w:hAnsi="Arial" w:cs="Arial"/>
                <w:sz w:val="16"/>
                <w:szCs w:val="16"/>
                <w:lang w:eastAsia="ro-RO"/>
              </w:rPr>
              <w:t> 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01B" w:rsidRPr="00674963" w:rsidRDefault="001C101B" w:rsidP="00674963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o-RO"/>
              </w:rPr>
            </w:pPr>
            <w:r w:rsidRPr="00674963">
              <w:rPr>
                <w:rFonts w:ascii="Arial" w:hAnsi="Arial" w:cs="Arial"/>
                <w:sz w:val="16"/>
                <w:szCs w:val="16"/>
                <w:lang w:eastAsia="ro-RO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01B" w:rsidRPr="00674963" w:rsidRDefault="001C101B" w:rsidP="00674963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o-RO"/>
              </w:rPr>
            </w:pPr>
            <w:r w:rsidRPr="00674963">
              <w:rPr>
                <w:rFonts w:ascii="Arial" w:hAnsi="Arial" w:cs="Arial"/>
                <w:sz w:val="16"/>
                <w:szCs w:val="16"/>
                <w:lang w:eastAsia="ro-RO"/>
              </w:rPr>
              <w:t>ABSENT</w:t>
            </w:r>
          </w:p>
        </w:tc>
      </w:tr>
      <w:tr w:rsidR="001C101B" w:rsidRPr="00C3575D">
        <w:trPr>
          <w:trHeight w:val="285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01B" w:rsidRPr="00674963" w:rsidRDefault="001C101B" w:rsidP="00674963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o-RO"/>
              </w:rPr>
            </w:pPr>
            <w:r w:rsidRPr="00674963">
              <w:rPr>
                <w:rFonts w:ascii="Arial" w:hAnsi="Arial" w:cs="Arial"/>
                <w:sz w:val="16"/>
                <w:szCs w:val="16"/>
                <w:lang w:eastAsia="ro-RO"/>
              </w:rPr>
              <w:t>43</w:t>
            </w:r>
          </w:p>
        </w:tc>
        <w:tc>
          <w:tcPr>
            <w:tcW w:w="2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01B" w:rsidRPr="00674963" w:rsidRDefault="001C101B" w:rsidP="00674963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o-RO"/>
              </w:rPr>
            </w:pPr>
            <w:r w:rsidRPr="00674963">
              <w:rPr>
                <w:rFonts w:ascii="Arial" w:hAnsi="Arial" w:cs="Arial"/>
                <w:sz w:val="16"/>
                <w:szCs w:val="16"/>
                <w:lang w:eastAsia="ro-RO"/>
              </w:rPr>
              <w:t>Pricopi B. Constantin-Iulian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01B" w:rsidRPr="00674963" w:rsidRDefault="001C101B" w:rsidP="00674963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o-RO"/>
              </w:rPr>
            </w:pPr>
            <w:r w:rsidRPr="00674963">
              <w:rPr>
                <w:rFonts w:ascii="Arial" w:hAnsi="Arial" w:cs="Arial"/>
                <w:sz w:val="16"/>
                <w:szCs w:val="16"/>
                <w:lang w:eastAsia="ro-RO"/>
              </w:rPr>
              <w:t xml:space="preserve"> VI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01B" w:rsidRPr="00674963" w:rsidRDefault="001C101B" w:rsidP="00674963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o-RO"/>
              </w:rPr>
            </w:pPr>
            <w:r w:rsidRPr="00674963">
              <w:rPr>
                <w:rFonts w:ascii="Arial" w:hAnsi="Arial" w:cs="Arial"/>
                <w:sz w:val="16"/>
                <w:szCs w:val="16"/>
                <w:lang w:eastAsia="ro-RO"/>
              </w:rPr>
              <w:t xml:space="preserve">C.T. Mihai Viteazu Vulcan - Scoala Gimnaziala Nr.5 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01B" w:rsidRPr="00674963" w:rsidRDefault="001C101B" w:rsidP="00674963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o-RO"/>
              </w:rPr>
            </w:pPr>
            <w:r w:rsidRPr="00674963">
              <w:rPr>
                <w:rFonts w:ascii="Arial" w:hAnsi="Arial" w:cs="Arial"/>
                <w:sz w:val="16"/>
                <w:szCs w:val="16"/>
                <w:lang w:eastAsia="ro-RO"/>
              </w:rPr>
              <w:t>Perţ Maria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01B" w:rsidRPr="00674963" w:rsidRDefault="001C101B" w:rsidP="00674963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o-RO"/>
              </w:rPr>
            </w:pPr>
            <w:r w:rsidRPr="00674963">
              <w:rPr>
                <w:rFonts w:ascii="Arial" w:hAnsi="Arial" w:cs="Arial"/>
                <w:sz w:val="16"/>
                <w:szCs w:val="16"/>
                <w:lang w:eastAsia="ro-RO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01B" w:rsidRPr="00674963" w:rsidRDefault="001C101B" w:rsidP="00674963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o-RO"/>
              </w:rPr>
            </w:pPr>
            <w:r w:rsidRPr="00674963">
              <w:rPr>
                <w:rFonts w:ascii="Arial" w:hAnsi="Arial" w:cs="Arial"/>
                <w:sz w:val="16"/>
                <w:szCs w:val="16"/>
                <w:lang w:eastAsia="ro-RO"/>
              </w:rPr>
              <w:t> 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01B" w:rsidRPr="00674963" w:rsidRDefault="001C101B" w:rsidP="00674963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o-RO"/>
              </w:rPr>
            </w:pPr>
            <w:r w:rsidRPr="00674963">
              <w:rPr>
                <w:rFonts w:ascii="Arial" w:hAnsi="Arial" w:cs="Arial"/>
                <w:sz w:val="16"/>
                <w:szCs w:val="16"/>
                <w:lang w:eastAsia="ro-RO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01B" w:rsidRPr="00674963" w:rsidRDefault="001C101B" w:rsidP="00674963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o-RO"/>
              </w:rPr>
            </w:pPr>
            <w:r w:rsidRPr="00674963">
              <w:rPr>
                <w:rFonts w:ascii="Arial" w:hAnsi="Arial" w:cs="Arial"/>
                <w:sz w:val="16"/>
                <w:szCs w:val="16"/>
                <w:lang w:eastAsia="ro-RO"/>
              </w:rPr>
              <w:t>ABSENT</w:t>
            </w:r>
          </w:p>
        </w:tc>
      </w:tr>
      <w:tr w:rsidR="001C101B" w:rsidRPr="00C3575D">
        <w:trPr>
          <w:trHeight w:val="285"/>
        </w:trPr>
        <w:tc>
          <w:tcPr>
            <w:tcW w:w="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01B" w:rsidRPr="00674963" w:rsidRDefault="001C101B" w:rsidP="00674963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o-RO"/>
              </w:rPr>
            </w:pPr>
            <w:r w:rsidRPr="00674963">
              <w:rPr>
                <w:rFonts w:ascii="Arial" w:hAnsi="Arial" w:cs="Arial"/>
                <w:sz w:val="16"/>
                <w:szCs w:val="16"/>
                <w:lang w:eastAsia="ro-RO"/>
              </w:rPr>
              <w:t>44</w:t>
            </w:r>
          </w:p>
        </w:tc>
        <w:tc>
          <w:tcPr>
            <w:tcW w:w="2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01B" w:rsidRPr="00674963" w:rsidRDefault="001C101B" w:rsidP="00674963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o-RO"/>
              </w:rPr>
            </w:pPr>
            <w:r w:rsidRPr="00674963">
              <w:rPr>
                <w:rFonts w:ascii="Arial" w:hAnsi="Arial" w:cs="Arial"/>
                <w:sz w:val="16"/>
                <w:szCs w:val="16"/>
                <w:lang w:eastAsia="ro-RO"/>
              </w:rPr>
              <w:t>Schuller  G. Robert-Gabriel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01B" w:rsidRPr="00674963" w:rsidRDefault="001C101B" w:rsidP="00674963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o-RO"/>
              </w:rPr>
            </w:pPr>
            <w:r w:rsidRPr="00674963">
              <w:rPr>
                <w:rFonts w:ascii="Arial" w:hAnsi="Arial" w:cs="Arial"/>
                <w:sz w:val="16"/>
                <w:szCs w:val="16"/>
                <w:lang w:eastAsia="ro-RO"/>
              </w:rPr>
              <w:t xml:space="preserve"> VI</w:t>
            </w:r>
          </w:p>
        </w:tc>
        <w:tc>
          <w:tcPr>
            <w:tcW w:w="4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01B" w:rsidRPr="00674963" w:rsidRDefault="001C101B" w:rsidP="00674963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o-RO"/>
              </w:rPr>
            </w:pPr>
            <w:r w:rsidRPr="00674963">
              <w:rPr>
                <w:rFonts w:ascii="Arial" w:hAnsi="Arial" w:cs="Arial"/>
                <w:sz w:val="16"/>
                <w:szCs w:val="16"/>
                <w:lang w:eastAsia="ro-RO"/>
              </w:rPr>
              <w:t xml:space="preserve">C.T. Mihai Viteazu Vulcan - Scoala Gimnaziala Nr.5 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01B" w:rsidRPr="00674963" w:rsidRDefault="001C101B" w:rsidP="00674963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o-RO"/>
              </w:rPr>
            </w:pPr>
            <w:r w:rsidRPr="00674963">
              <w:rPr>
                <w:rFonts w:ascii="Arial" w:hAnsi="Arial" w:cs="Arial"/>
                <w:sz w:val="16"/>
                <w:szCs w:val="16"/>
                <w:lang w:eastAsia="ro-RO"/>
              </w:rPr>
              <w:t>Perţ Maria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01B" w:rsidRPr="00674963" w:rsidRDefault="001C101B" w:rsidP="00674963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o-RO"/>
              </w:rPr>
            </w:pPr>
            <w:r w:rsidRPr="00674963">
              <w:rPr>
                <w:rFonts w:ascii="Arial" w:hAnsi="Arial" w:cs="Arial"/>
                <w:sz w:val="16"/>
                <w:szCs w:val="16"/>
                <w:lang w:eastAsia="ro-RO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01B" w:rsidRPr="00674963" w:rsidRDefault="001C101B" w:rsidP="00674963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o-RO"/>
              </w:rPr>
            </w:pPr>
            <w:r w:rsidRPr="00674963">
              <w:rPr>
                <w:rFonts w:ascii="Arial" w:hAnsi="Arial" w:cs="Arial"/>
                <w:sz w:val="16"/>
                <w:szCs w:val="16"/>
                <w:lang w:eastAsia="ro-RO"/>
              </w:rPr>
              <w:t> 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01B" w:rsidRPr="00674963" w:rsidRDefault="001C101B" w:rsidP="00674963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o-RO"/>
              </w:rPr>
            </w:pPr>
            <w:r w:rsidRPr="00674963">
              <w:rPr>
                <w:rFonts w:ascii="Arial" w:hAnsi="Arial" w:cs="Arial"/>
                <w:sz w:val="16"/>
                <w:szCs w:val="16"/>
                <w:lang w:eastAsia="ro-RO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101B" w:rsidRPr="00674963" w:rsidRDefault="001C101B" w:rsidP="00674963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o-RO"/>
              </w:rPr>
            </w:pPr>
            <w:r w:rsidRPr="00674963">
              <w:rPr>
                <w:rFonts w:ascii="Arial" w:hAnsi="Arial" w:cs="Arial"/>
                <w:sz w:val="16"/>
                <w:szCs w:val="16"/>
                <w:lang w:eastAsia="ro-RO"/>
              </w:rPr>
              <w:t>ABSENT</w:t>
            </w:r>
          </w:p>
        </w:tc>
      </w:tr>
      <w:tr w:rsidR="001C101B" w:rsidRPr="00C3575D">
        <w:trPr>
          <w:trHeight w:val="285"/>
        </w:trPr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01B" w:rsidRPr="00674963" w:rsidRDefault="001C101B" w:rsidP="00674963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o-RO"/>
              </w:rPr>
            </w:pPr>
          </w:p>
        </w:tc>
        <w:tc>
          <w:tcPr>
            <w:tcW w:w="27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01B" w:rsidRPr="00674963" w:rsidRDefault="001C101B" w:rsidP="0067496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o-RO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01B" w:rsidRPr="00674963" w:rsidRDefault="001C101B" w:rsidP="0067496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o-RO"/>
              </w:rPr>
            </w:pPr>
          </w:p>
        </w:tc>
        <w:tc>
          <w:tcPr>
            <w:tcW w:w="43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01B" w:rsidRPr="00674963" w:rsidRDefault="001C101B" w:rsidP="0067496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o-RO"/>
              </w:rPr>
            </w:pP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01B" w:rsidRPr="00674963" w:rsidRDefault="001C101B" w:rsidP="0067496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o-RO"/>
              </w:rPr>
            </w:pP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01B" w:rsidRPr="00674963" w:rsidRDefault="001C101B" w:rsidP="0067496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o-RO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01B" w:rsidRPr="00674963" w:rsidRDefault="001C101B" w:rsidP="006749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o-RO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01B" w:rsidRPr="00674963" w:rsidRDefault="001C101B" w:rsidP="006749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o-RO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01B" w:rsidRPr="00674963" w:rsidRDefault="001C101B" w:rsidP="006749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o-RO"/>
              </w:rPr>
            </w:pPr>
          </w:p>
        </w:tc>
      </w:tr>
      <w:tr w:rsidR="001C101B" w:rsidRPr="00C3575D">
        <w:trPr>
          <w:trHeight w:val="300"/>
        </w:trPr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01B" w:rsidRPr="00674963" w:rsidRDefault="001C101B" w:rsidP="006749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o-RO"/>
              </w:rPr>
            </w:pPr>
          </w:p>
        </w:tc>
        <w:tc>
          <w:tcPr>
            <w:tcW w:w="27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01B" w:rsidRPr="00674963" w:rsidRDefault="001C101B" w:rsidP="0067496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o-RO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01B" w:rsidRPr="00674963" w:rsidRDefault="001C101B" w:rsidP="0067496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o-RO"/>
              </w:rPr>
            </w:pPr>
          </w:p>
        </w:tc>
        <w:tc>
          <w:tcPr>
            <w:tcW w:w="43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01B" w:rsidRPr="00674963" w:rsidRDefault="001C101B" w:rsidP="0067496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o-RO"/>
              </w:rPr>
            </w:pP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01B" w:rsidRPr="00674963" w:rsidRDefault="001C101B" w:rsidP="0067496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o-RO"/>
              </w:rPr>
            </w:pP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01B" w:rsidRPr="00674963" w:rsidRDefault="001C101B" w:rsidP="0067496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o-RO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01B" w:rsidRPr="00674963" w:rsidRDefault="001C101B" w:rsidP="006749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o-RO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01B" w:rsidRPr="00674963" w:rsidRDefault="001C101B" w:rsidP="006749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o-RO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01B" w:rsidRPr="00674963" w:rsidRDefault="001C101B" w:rsidP="006749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o-RO"/>
              </w:rPr>
            </w:pPr>
          </w:p>
        </w:tc>
      </w:tr>
      <w:tr w:rsidR="001C101B" w:rsidRPr="00C3575D">
        <w:trPr>
          <w:trHeight w:val="300"/>
        </w:trPr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01B" w:rsidRPr="00674963" w:rsidRDefault="001C101B" w:rsidP="006749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o-RO"/>
              </w:rPr>
            </w:pPr>
          </w:p>
        </w:tc>
        <w:tc>
          <w:tcPr>
            <w:tcW w:w="27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01B" w:rsidRPr="00674963" w:rsidRDefault="001C101B" w:rsidP="00674963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o-RO"/>
              </w:rPr>
            </w:pPr>
            <w:r w:rsidRPr="00674963">
              <w:rPr>
                <w:rFonts w:ascii="Arial" w:hAnsi="Arial" w:cs="Arial"/>
                <w:sz w:val="24"/>
                <w:szCs w:val="24"/>
                <w:lang w:eastAsia="ro-RO"/>
              </w:rPr>
              <w:t>PREŞEDINTE,</w:t>
            </w: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01B" w:rsidRPr="00674963" w:rsidRDefault="001C101B" w:rsidP="00674963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o-RO"/>
              </w:rPr>
            </w:pPr>
          </w:p>
        </w:tc>
        <w:tc>
          <w:tcPr>
            <w:tcW w:w="43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01B" w:rsidRPr="00674963" w:rsidRDefault="001C101B" w:rsidP="0067496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o-RO"/>
              </w:rPr>
            </w:pP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01B" w:rsidRPr="00674963" w:rsidRDefault="001C101B" w:rsidP="0067496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o-RO"/>
              </w:rPr>
            </w:pP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01B" w:rsidRPr="00674963" w:rsidRDefault="001C101B" w:rsidP="0067496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o-RO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01B" w:rsidRPr="00674963" w:rsidRDefault="001C101B" w:rsidP="006749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o-RO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01B" w:rsidRPr="00674963" w:rsidRDefault="001C101B" w:rsidP="006749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o-RO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01B" w:rsidRPr="00674963" w:rsidRDefault="001C101B" w:rsidP="006749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o-RO"/>
              </w:rPr>
            </w:pPr>
          </w:p>
        </w:tc>
      </w:tr>
      <w:tr w:rsidR="001C101B" w:rsidRPr="00C3575D">
        <w:trPr>
          <w:trHeight w:val="300"/>
        </w:trPr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01B" w:rsidRPr="00674963" w:rsidRDefault="001C101B" w:rsidP="006749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o-RO"/>
              </w:rPr>
            </w:pPr>
          </w:p>
        </w:tc>
        <w:tc>
          <w:tcPr>
            <w:tcW w:w="7758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01B" w:rsidRPr="00674963" w:rsidRDefault="001C101B" w:rsidP="00674963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o-RO"/>
              </w:rPr>
            </w:pPr>
            <w:r w:rsidRPr="00674963">
              <w:rPr>
                <w:rFonts w:ascii="Arial" w:hAnsi="Arial" w:cs="Arial"/>
                <w:sz w:val="24"/>
                <w:szCs w:val="24"/>
                <w:lang w:eastAsia="ro-RO"/>
              </w:rPr>
              <w:t>PROF. DEMETER - MOHORA NICOLETA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01B" w:rsidRPr="00674963" w:rsidRDefault="001C101B" w:rsidP="00674963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o-RO"/>
              </w:rPr>
            </w:pP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01B" w:rsidRPr="00674963" w:rsidRDefault="001C101B" w:rsidP="0067496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o-RO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01B" w:rsidRPr="00674963" w:rsidRDefault="001C101B" w:rsidP="006749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o-RO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01B" w:rsidRPr="00674963" w:rsidRDefault="001C101B" w:rsidP="006749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o-RO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C101B" w:rsidRPr="00674963" w:rsidRDefault="001C101B" w:rsidP="006749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o-RO"/>
              </w:rPr>
            </w:pPr>
          </w:p>
        </w:tc>
      </w:tr>
    </w:tbl>
    <w:p w:rsidR="001C101B" w:rsidRPr="00674963" w:rsidRDefault="001C101B" w:rsidP="00674963"/>
    <w:sectPr w:rsidR="001C101B" w:rsidRPr="00674963" w:rsidSect="00674963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egoe UI">
    <w:panose1 w:val="00000000000000000000"/>
    <w:charset w:val="EE"/>
    <w:family w:val="swiss"/>
    <w:notTrueType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B7E21"/>
    <w:rsid w:val="00043DE2"/>
    <w:rsid w:val="000733C2"/>
    <w:rsid w:val="00092CA6"/>
    <w:rsid w:val="0018794B"/>
    <w:rsid w:val="001B5439"/>
    <w:rsid w:val="001C101B"/>
    <w:rsid w:val="002E3553"/>
    <w:rsid w:val="00313817"/>
    <w:rsid w:val="0035258D"/>
    <w:rsid w:val="00411B32"/>
    <w:rsid w:val="00481038"/>
    <w:rsid w:val="00481798"/>
    <w:rsid w:val="004D385A"/>
    <w:rsid w:val="00593CBF"/>
    <w:rsid w:val="006746E3"/>
    <w:rsid w:val="00674963"/>
    <w:rsid w:val="00701D19"/>
    <w:rsid w:val="00756CA0"/>
    <w:rsid w:val="007E11FC"/>
    <w:rsid w:val="008B7E21"/>
    <w:rsid w:val="00931F3A"/>
    <w:rsid w:val="00951DBD"/>
    <w:rsid w:val="00990831"/>
    <w:rsid w:val="00A06BDE"/>
    <w:rsid w:val="00A4028F"/>
    <w:rsid w:val="00C3575D"/>
    <w:rsid w:val="00CE7382"/>
    <w:rsid w:val="00D0353E"/>
    <w:rsid w:val="00D772AC"/>
    <w:rsid w:val="00DA0C1B"/>
    <w:rsid w:val="00DD54C7"/>
    <w:rsid w:val="00EB199B"/>
    <w:rsid w:val="00EB6B87"/>
    <w:rsid w:val="00ED2B6B"/>
    <w:rsid w:val="00F02078"/>
    <w:rsid w:val="00F5090A"/>
    <w:rsid w:val="00FC2F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6CA0"/>
    <w:pPr>
      <w:spacing w:after="200" w:line="276" w:lineRule="auto"/>
    </w:pPr>
    <w:rPr>
      <w:rFonts w:cs="Calibri"/>
      <w:lang w:val="ro-RO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756CA0"/>
    <w:rPr>
      <w:color w:val="0000FF"/>
      <w:u w:val="single"/>
    </w:rPr>
  </w:style>
  <w:style w:type="paragraph" w:styleId="NoSpacing">
    <w:name w:val="No Spacing"/>
    <w:uiPriority w:val="99"/>
    <w:qFormat/>
    <w:rsid w:val="00756CA0"/>
    <w:rPr>
      <w:rFonts w:cs="Calibri"/>
    </w:rPr>
  </w:style>
  <w:style w:type="paragraph" w:styleId="BalloonText">
    <w:name w:val="Balloon Text"/>
    <w:basedOn w:val="Normal"/>
    <w:link w:val="BalloonTextChar"/>
    <w:uiPriority w:val="99"/>
    <w:semiHidden/>
    <w:rsid w:val="002E355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2E3553"/>
    <w:rPr>
      <w:rFonts w:ascii="Segoe UI" w:hAnsi="Segoe UI" w:cs="Segoe UI"/>
      <w:sz w:val="18"/>
      <w:szCs w:val="18"/>
    </w:rPr>
  </w:style>
  <w:style w:type="paragraph" w:customStyle="1" w:styleId="Default">
    <w:name w:val="Default"/>
    <w:uiPriority w:val="99"/>
    <w:rsid w:val="00313817"/>
    <w:pPr>
      <w:autoSpaceDE w:val="0"/>
      <w:autoSpaceDN w:val="0"/>
      <w:adjustRightInd w:val="0"/>
    </w:pPr>
    <w:rPr>
      <w:color w:val="000000"/>
      <w:sz w:val="24"/>
      <w:szCs w:val="24"/>
      <w:lang w:val="ro-RO"/>
    </w:rPr>
  </w:style>
  <w:style w:type="table" w:styleId="TableGrid">
    <w:name w:val="Table Grid"/>
    <w:basedOn w:val="TableNormal"/>
    <w:uiPriority w:val="99"/>
    <w:rsid w:val="00A4028F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02597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2597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0</TotalTime>
  <Pages>2</Pages>
  <Words>761</Words>
  <Characters>4340</Characters>
  <Application>Microsoft Office Outlook</Application>
  <DocSecurity>0</DocSecurity>
  <Lines>0</Lines>
  <Paragraphs>0</Paragraphs>
  <ScaleCrop>false</ScaleCrop>
  <Company>Unitate Scolara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</dc:creator>
  <cp:keywords/>
  <dc:description/>
  <cp:lastModifiedBy>Admin</cp:lastModifiedBy>
  <cp:revision>3</cp:revision>
  <cp:lastPrinted>2014-01-09T07:45:00Z</cp:lastPrinted>
  <dcterms:created xsi:type="dcterms:W3CDTF">2015-01-24T13:45:00Z</dcterms:created>
  <dcterms:modified xsi:type="dcterms:W3CDTF">2015-01-28T20:04:00Z</dcterms:modified>
</cp:coreProperties>
</file>